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A5ED6A" w14:textId="77777777" w:rsidR="0078089A" w:rsidRPr="0078089A" w:rsidRDefault="0078089A" w:rsidP="0078089A">
      <w:pPr>
        <w:autoSpaceDE w:val="0"/>
        <w:autoSpaceDN w:val="0"/>
        <w:adjustRightInd w:val="0"/>
        <w:spacing w:line="360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78089A">
        <w:rPr>
          <w:rFonts w:ascii="Century Gothic" w:hAnsi="Century Gothic" w:cs="Arial"/>
          <w:b/>
          <w:sz w:val="20"/>
          <w:szCs w:val="20"/>
        </w:rPr>
        <w:t>ANEXO I - A</w:t>
      </w:r>
    </w:p>
    <w:p w14:paraId="7191D319" w14:textId="68E9F952" w:rsidR="0078089A" w:rsidRPr="0078089A" w:rsidRDefault="0078089A" w:rsidP="0078089A">
      <w:pPr>
        <w:autoSpaceDE w:val="0"/>
        <w:autoSpaceDN w:val="0"/>
        <w:adjustRightInd w:val="0"/>
        <w:spacing w:line="360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78089A">
        <w:rPr>
          <w:rFonts w:ascii="Century Gothic" w:hAnsi="Century Gothic" w:cs="Arial"/>
          <w:b/>
          <w:sz w:val="20"/>
          <w:szCs w:val="20"/>
        </w:rPr>
        <w:t>MINUTA DE PROPOSTA COMERCIAL</w:t>
      </w:r>
    </w:p>
    <w:p w14:paraId="143590D1" w14:textId="2E3EED2A" w:rsidR="0078089A" w:rsidRPr="0078089A" w:rsidRDefault="0078089A" w:rsidP="0078089A">
      <w:pPr>
        <w:spacing w:line="360" w:lineRule="auto"/>
        <w:ind w:left="2123" w:right="-15" w:firstLine="709"/>
        <w:rPr>
          <w:rFonts w:ascii="Century Gothic" w:hAnsi="Century Gothic"/>
          <w:b/>
          <w:sz w:val="20"/>
          <w:szCs w:val="20"/>
        </w:rPr>
      </w:pPr>
      <w:r w:rsidRPr="0078089A">
        <w:rPr>
          <w:rFonts w:ascii="Century Gothic" w:hAnsi="Century Gothic"/>
          <w:b/>
          <w:sz w:val="20"/>
          <w:szCs w:val="20"/>
        </w:rPr>
        <w:t xml:space="preserve">PREGÃO ELETRÔNICO Nº </w:t>
      </w:r>
      <w:r w:rsidR="0002442B">
        <w:rPr>
          <w:rFonts w:ascii="Century Gothic" w:hAnsi="Century Gothic"/>
          <w:b/>
          <w:sz w:val="20"/>
          <w:szCs w:val="20"/>
        </w:rPr>
        <w:t>00</w:t>
      </w:r>
      <w:r w:rsidR="00BB20F9">
        <w:rPr>
          <w:rFonts w:ascii="Century Gothic" w:hAnsi="Century Gothic"/>
          <w:b/>
          <w:sz w:val="20"/>
          <w:szCs w:val="20"/>
        </w:rPr>
        <w:t>9</w:t>
      </w:r>
      <w:r w:rsidRPr="0078089A">
        <w:rPr>
          <w:rFonts w:ascii="Century Gothic" w:hAnsi="Century Gothic"/>
          <w:b/>
          <w:sz w:val="20"/>
          <w:szCs w:val="20"/>
        </w:rPr>
        <w:t>/202</w:t>
      </w:r>
      <w:r w:rsidR="0002442B">
        <w:rPr>
          <w:rFonts w:ascii="Century Gothic" w:hAnsi="Century Gothic"/>
          <w:b/>
          <w:sz w:val="20"/>
          <w:szCs w:val="20"/>
        </w:rPr>
        <w:t>2</w:t>
      </w:r>
    </w:p>
    <w:p w14:paraId="730EA750" w14:textId="77777777" w:rsidR="0078089A" w:rsidRPr="0086435B" w:rsidRDefault="0078089A" w:rsidP="0078089A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</w:rPr>
      </w:pPr>
    </w:p>
    <w:p w14:paraId="54330A47" w14:textId="0C470E0F" w:rsidR="00427B7E" w:rsidRDefault="0078089A" w:rsidP="0078089A">
      <w:pPr>
        <w:jc w:val="both"/>
        <w:rPr>
          <w:rFonts w:ascii="Century Gothic" w:hAnsi="Century Gothic" w:cs="Arial"/>
          <w:sz w:val="20"/>
          <w:shd w:val="clear" w:color="auto" w:fill="FFFFFF"/>
        </w:rPr>
      </w:pPr>
      <w:r w:rsidRPr="00427B7E">
        <w:rPr>
          <w:rFonts w:ascii="Century Gothic" w:hAnsi="Century Gothic" w:cs="Arial"/>
          <w:b/>
          <w:sz w:val="20"/>
        </w:rPr>
        <w:t>OBJETO:</w:t>
      </w:r>
      <w:r w:rsidRPr="0078089A">
        <w:rPr>
          <w:rFonts w:ascii="Century Gothic" w:hAnsi="Century Gothic" w:cs="Arial"/>
          <w:sz w:val="20"/>
        </w:rPr>
        <w:t xml:space="preserve"> </w:t>
      </w:r>
      <w:r w:rsidR="00BB20F9">
        <w:rPr>
          <w:rFonts w:ascii="Century Gothic" w:hAnsi="Century Gothic" w:cs="Arial"/>
          <w:sz w:val="20"/>
          <w:shd w:val="clear" w:color="auto" w:fill="FFFFFF"/>
        </w:rPr>
        <w:t xml:space="preserve"> </w:t>
      </w:r>
      <w:r w:rsidR="00BB20F9" w:rsidRPr="00BB20F9">
        <w:rPr>
          <w:rFonts w:ascii="Century Gothic" w:hAnsi="Century Gothic" w:cs="Arial"/>
          <w:sz w:val="20"/>
          <w:shd w:val="clear" w:color="auto" w:fill="FFFFFF"/>
        </w:rPr>
        <w:t>Registro de preços para futura e eventual aquisição de equipamentos de informática destinados às unidades de atendimento do CISAMAPI</w:t>
      </w:r>
      <w:r w:rsidR="00BB20F9">
        <w:rPr>
          <w:rFonts w:ascii="Century Gothic" w:hAnsi="Century Gothic" w:cs="Arial"/>
          <w:sz w:val="20"/>
          <w:shd w:val="clear" w:color="auto" w:fill="FFFFFF"/>
        </w:rPr>
        <w:t>.</w:t>
      </w:r>
    </w:p>
    <w:p w14:paraId="1BC4BB7B" w14:textId="77777777" w:rsidR="00BB20F9" w:rsidRPr="0078089A" w:rsidRDefault="00BB20F9" w:rsidP="0078089A">
      <w:pPr>
        <w:jc w:val="both"/>
        <w:rPr>
          <w:rFonts w:ascii="Century Gothic" w:hAnsi="Century Gothic" w:cs="Arial"/>
          <w:sz w:val="20"/>
        </w:rPr>
      </w:pPr>
    </w:p>
    <w:p w14:paraId="3D007581" w14:textId="77777777" w:rsidR="0078089A" w:rsidRPr="0078089A" w:rsidRDefault="0078089A" w:rsidP="0078089A">
      <w:pPr>
        <w:jc w:val="both"/>
        <w:rPr>
          <w:rFonts w:ascii="Century Gothic" w:hAnsi="Century Gothic" w:cs="Arial"/>
          <w:sz w:val="20"/>
        </w:rPr>
      </w:pPr>
      <w:r w:rsidRPr="0078089A">
        <w:rPr>
          <w:rFonts w:ascii="Century Gothic" w:hAnsi="Century Gothic" w:cs="Arial"/>
          <w:sz w:val="20"/>
        </w:rPr>
        <w:t>Razão social:</w:t>
      </w:r>
    </w:p>
    <w:p w14:paraId="55A8A5D0" w14:textId="77777777" w:rsidR="0078089A" w:rsidRPr="0078089A" w:rsidRDefault="0078089A" w:rsidP="0078089A">
      <w:pPr>
        <w:jc w:val="both"/>
        <w:rPr>
          <w:rFonts w:ascii="Century Gothic" w:hAnsi="Century Gothic" w:cs="Arial"/>
          <w:sz w:val="20"/>
        </w:rPr>
      </w:pPr>
      <w:r w:rsidRPr="0078089A">
        <w:rPr>
          <w:rFonts w:ascii="Century Gothic" w:hAnsi="Century Gothic" w:cs="Arial"/>
          <w:sz w:val="20"/>
        </w:rPr>
        <w:t>CNPJ:</w:t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</w:p>
    <w:p w14:paraId="41EDEF22" w14:textId="77777777" w:rsidR="0078089A" w:rsidRPr="0078089A" w:rsidRDefault="0078089A" w:rsidP="0078089A">
      <w:pPr>
        <w:jc w:val="both"/>
        <w:rPr>
          <w:rFonts w:ascii="Century Gothic" w:hAnsi="Century Gothic" w:cs="Arial"/>
          <w:sz w:val="20"/>
        </w:rPr>
      </w:pPr>
      <w:r w:rsidRPr="0078089A">
        <w:rPr>
          <w:rFonts w:ascii="Century Gothic" w:hAnsi="Century Gothic" w:cs="Arial"/>
          <w:sz w:val="20"/>
        </w:rPr>
        <w:t>Endereço completo:</w:t>
      </w:r>
    </w:p>
    <w:p w14:paraId="5FFBCBA2" w14:textId="01FFD60F" w:rsidR="0078089A" w:rsidRPr="0078089A" w:rsidRDefault="0078089A" w:rsidP="0078089A">
      <w:pPr>
        <w:jc w:val="both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E</w:t>
      </w:r>
      <w:r w:rsidRPr="0078089A">
        <w:rPr>
          <w:rFonts w:ascii="Century Gothic" w:hAnsi="Century Gothic" w:cs="Arial"/>
          <w:sz w:val="20"/>
        </w:rPr>
        <w:t>-mail:</w:t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  <w:t>Telefone/Fax:</w:t>
      </w:r>
    </w:p>
    <w:p w14:paraId="7DED9873" w14:textId="0AF416B7" w:rsidR="0002442B" w:rsidRDefault="0002442B" w:rsidP="0078089A">
      <w:pPr>
        <w:widowControl/>
        <w:autoSpaceDE w:val="0"/>
        <w:spacing w:before="120" w:after="120" w:line="276" w:lineRule="auto"/>
        <w:jc w:val="both"/>
        <w:rPr>
          <w:rFonts w:ascii="Century Gothic" w:hAnsi="Century Gothic" w:cs="Arial"/>
          <w:b/>
          <w:color w:val="000000"/>
          <w:sz w:val="21"/>
          <w:szCs w:val="21"/>
        </w:rPr>
      </w:pPr>
      <w:bookmarkStart w:id="0" w:name="_Hlk37939001"/>
    </w:p>
    <w:tbl>
      <w:tblPr>
        <w:tblW w:w="10587" w:type="dxa"/>
        <w:tblInd w:w="-87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6"/>
        <w:gridCol w:w="4465"/>
        <w:gridCol w:w="1134"/>
        <w:gridCol w:w="850"/>
        <w:gridCol w:w="993"/>
        <w:gridCol w:w="1134"/>
        <w:gridCol w:w="1275"/>
      </w:tblGrid>
      <w:tr w:rsidR="00BB20F9" w:rsidRPr="002D5DBE" w14:paraId="27275A44" w14:textId="77777777" w:rsidTr="00571907">
        <w:trPr>
          <w:trHeight w:val="469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47897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4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31219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NOME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A095F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CATMAT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65581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2B2774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QUANT.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F957512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  <w:lang w:eastAsia="pt-BR"/>
              </w:rPr>
              <w:t>MÉDIA</w:t>
            </w:r>
            <w:r w:rsidRPr="002D5DBE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  <w:lang w:eastAsia="pt-BR"/>
              </w:rPr>
              <w:br/>
              <w:t xml:space="preserve"> UNIT.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8E49E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MÉDIA TOTAL</w:t>
            </w:r>
          </w:p>
        </w:tc>
      </w:tr>
      <w:tr w:rsidR="00BB20F9" w:rsidRPr="002D5DBE" w14:paraId="2143F26B" w14:textId="77777777" w:rsidTr="00BB20F9">
        <w:trPr>
          <w:trHeight w:val="814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EA684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6D830" w14:textId="77777777" w:rsidR="00BB20F9" w:rsidRPr="002D5DBE" w:rsidRDefault="00BB20F9" w:rsidP="00571907">
            <w:pPr>
              <w:widowControl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Aparelho telefônico sem fio, função: teclas flash/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memory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 e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redial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, faixa operação: 1,9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mhz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, alimentação: 110/220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vca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, sinalização linha: pulso e tom, voltagem bateria:7,5 v, duração flash: flash programável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ms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, características adicionais: 1 fone/1 base/1 bateria/1 cabo de linha/1 adaptado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09928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457622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066B3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0D2B1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FBF32" w14:textId="1145A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6B469" w14:textId="273AAE83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BB20F9" w:rsidRPr="002D5DBE" w14:paraId="04ACF255" w14:textId="77777777" w:rsidTr="00BB20F9">
        <w:trPr>
          <w:trHeight w:val="272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7B748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F18C8" w14:textId="77777777" w:rsidR="00BB20F9" w:rsidRPr="002D5DBE" w:rsidRDefault="00BB20F9" w:rsidP="00571907">
            <w:pPr>
              <w:widowControl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Apoio punho teclado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6590B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150750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2D129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F0DC0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F6241" w14:textId="16080EC9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939D8" w14:textId="38364BD5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BB20F9" w:rsidRPr="002D5DBE" w14:paraId="27171953" w14:textId="77777777" w:rsidTr="00BB20F9">
        <w:trPr>
          <w:trHeight w:val="814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958B4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CE994" w14:textId="77777777" w:rsidR="00BB20F9" w:rsidRPr="002D5DBE" w:rsidRDefault="00BB20F9" w:rsidP="00571907">
            <w:pPr>
              <w:widowControl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Cabo extensor, tipo saída: HDMI tipo A macho x HDMI tipo A macho, comprimento: 3 m, aplicação: áudio e vídeo;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incl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. dolby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truehd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and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dts-hd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;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master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, características adicionais: suporta QQ resolução incl.1080 p até 4 k.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993BB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434366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532EA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F2DDF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FAF63" w14:textId="07CD876E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827AF" w14:textId="4E2BF7C8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BB20F9" w:rsidRPr="002D5DBE" w14:paraId="0D91DEE8" w14:textId="77777777" w:rsidTr="00BB20F9">
        <w:trPr>
          <w:trHeight w:val="542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35A32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8103A" w14:textId="77777777" w:rsidR="00BB20F9" w:rsidRPr="002D5DBE" w:rsidRDefault="00BB20F9" w:rsidP="00571907">
            <w:pPr>
              <w:widowControl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Cabo extensor, tipo: flexível, comprimento: 1,80 m, aplicação: impressora, microcomputador, características adicionais: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usb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, tipo a x 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32F4D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299177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A7997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73672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0B424" w14:textId="6028E771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BA551" w14:textId="72D13D48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BB20F9" w:rsidRPr="002D5DBE" w14:paraId="271AF8B6" w14:textId="77777777" w:rsidTr="00BB20F9">
        <w:trPr>
          <w:trHeight w:val="108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132E3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A08AF" w14:textId="77777777" w:rsidR="00BB20F9" w:rsidRPr="002D5DBE" w:rsidRDefault="00BB20F9" w:rsidP="00571907">
            <w:pPr>
              <w:widowControl/>
              <w:jc w:val="both"/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Câmera videoconferência, resolução: 1080 x 1920, tipo lente: foco automático x, velocidade transmissão vídeo: 60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fps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, características adicionais: webcam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usb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 com microfone embutido; Características adicionais: resolução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hd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 e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full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hd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, compatível com Windows 10 ou superior, e anteriores.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BC95D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479217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8B991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3E623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0AD38" w14:textId="718EC77D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23BBF" w14:textId="1C43D6A9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BB20F9" w:rsidRPr="002D5DBE" w14:paraId="6BE73C6C" w14:textId="77777777" w:rsidTr="00BB20F9">
        <w:trPr>
          <w:trHeight w:val="272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42E4A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0B45D" w14:textId="77777777" w:rsidR="00BB20F9" w:rsidRPr="002D5DBE" w:rsidRDefault="00BB20F9" w:rsidP="00571907">
            <w:pPr>
              <w:widowControl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Conector, tipo: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rj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 45 macho, características adicionais: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cat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 5e, aplicação: cabo de rede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40158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295662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4513B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D0A1F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9F7E3" w14:textId="37473D36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7BB3F" w14:textId="0D880C29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BB20F9" w:rsidRPr="002D5DBE" w14:paraId="6B50822B" w14:textId="77777777" w:rsidTr="00BB20F9">
        <w:trPr>
          <w:trHeight w:val="53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5E197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C1620" w14:textId="77777777" w:rsidR="00BB20F9" w:rsidRPr="002D5DBE" w:rsidRDefault="00BB20F9" w:rsidP="00571907">
            <w:pPr>
              <w:widowControl/>
              <w:jc w:val="both"/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Controlador acesso, tipo: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token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 criptográfico usb,capacidade:72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kb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, características adicionais: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usb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 compatível com certificado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icp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 brasil, gerenciamento: através de um pin e de um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puk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, compatibilidade: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windows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xp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/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linux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, aplicação: certificação digital, certificado digital: tipo a3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9B346" w14:textId="030F8059" w:rsidR="00BB20F9" w:rsidRPr="002D5DBE" w:rsidRDefault="0023758C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</w:pPr>
            <w:r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27243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F62C5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CC6FB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A537E" w14:textId="10BC9D91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1C71D" w14:textId="430422EC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</w:pPr>
          </w:p>
        </w:tc>
      </w:tr>
      <w:tr w:rsidR="00BB20F9" w:rsidRPr="002D5DBE" w14:paraId="21F01048" w14:textId="77777777" w:rsidTr="00BB20F9">
        <w:trPr>
          <w:trHeight w:val="814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EAC47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3CEA1" w14:textId="77777777" w:rsidR="00BB20F9" w:rsidRPr="002D5DBE" w:rsidRDefault="00BB20F9" w:rsidP="00571907">
            <w:pPr>
              <w:widowControl/>
              <w:jc w:val="both"/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Disco magnético, memória: 240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gb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, velocidade transferência:6.0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gb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/s, aplicação: informática, tamanho:2.5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pol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, modelo: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ssd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, características adicionais: </w:t>
            </w:r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lastRenderedPageBreak/>
              <w:t xml:space="preserve">memória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nand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 flash,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trim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/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smart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,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windows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xp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/vista/7, interface: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sata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iii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A97C2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lastRenderedPageBreak/>
              <w:t>404518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CB9D5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1D760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06427" w14:textId="190B8ECD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F03C3" w14:textId="2EF57162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BB20F9" w:rsidRPr="002D5DBE" w14:paraId="35B97D77" w14:textId="77777777" w:rsidTr="00BB20F9">
        <w:trPr>
          <w:trHeight w:val="814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D55BA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lastRenderedPageBreak/>
              <w:t>9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E838E" w14:textId="77777777" w:rsidR="00BB20F9" w:rsidRPr="002D5DBE" w:rsidRDefault="00BB20F9" w:rsidP="00571907">
            <w:pPr>
              <w:widowControl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Disco rígido removível, capacidade memória: 2 tb., velocidade transferência: 4.8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gb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/s, interface: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usb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 3.0, aplicação: computador, características adicionais: memória cache igual ou superior a 2mb, velocidade:7.200 rpm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9C743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449387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E25AB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7B9CF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005E0" w14:textId="113FE7C1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E4DC0" w14:textId="6B720BE9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BB20F9" w:rsidRPr="002D5DBE" w14:paraId="32A53094" w14:textId="77777777" w:rsidTr="00BB20F9">
        <w:trPr>
          <w:trHeight w:val="108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F1958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C1A03" w14:textId="77777777" w:rsidR="00BB20F9" w:rsidRPr="002D5DBE" w:rsidRDefault="00BB20F9" w:rsidP="00571907">
            <w:pPr>
              <w:widowControl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Estabilizador tensão, tensão alimentação entrada 110/220 v características adicionais certificado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inmetro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; garantia 12 meses quantidade tomadas saída 4 com 3 pinos variação entrada +/- 15% capacidade nominal 600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va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 tipo alarme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led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 indicador bateria baixa e sobrecarga bateria selada autonomia bateria 20 min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EC527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363798 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E1766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480AB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8E714" w14:textId="36DEA830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5C4A1" w14:textId="5BAA7F33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BB20F9" w:rsidRPr="002D5DBE" w14:paraId="491AB530" w14:textId="77777777" w:rsidTr="00BB20F9">
        <w:trPr>
          <w:trHeight w:val="542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55A50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6598C" w14:textId="77777777" w:rsidR="00BB20F9" w:rsidRPr="002D5DBE" w:rsidRDefault="00BB20F9" w:rsidP="00571907">
            <w:pPr>
              <w:widowControl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Filtro linha, tensão alimentação: 110/220 v, quantidade saída: 6 tomadas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mod.universal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, características adicionais: chave liga/desliga, fusível 7a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62952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473407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C2A59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15FF6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B5315" w14:textId="35ED49BB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F29FD" w14:textId="16E6F90E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BB20F9" w:rsidRPr="002D5DBE" w14:paraId="1D2DE7C4" w14:textId="77777777" w:rsidTr="00BB20F9">
        <w:trPr>
          <w:trHeight w:val="109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5C9F5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4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1757A" w14:textId="77777777" w:rsidR="00BB20F9" w:rsidRPr="002D5DBE" w:rsidRDefault="00BB20F9" w:rsidP="00571907">
            <w:pPr>
              <w:widowControl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Fonte alimentação\, tipo: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atx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 2.0\, potência nominal: mínimo 450 w.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48902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367792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8FAB3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6913A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E1CA2" w14:textId="04EF6D06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D6664" w14:textId="6B3254E3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BB20F9" w:rsidRPr="002D5DBE" w14:paraId="1D15F1F8" w14:textId="77777777" w:rsidTr="00BB20F9">
        <w:trPr>
          <w:trHeight w:val="542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11117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94C63" w14:textId="77777777" w:rsidR="00BB20F9" w:rsidRPr="002D5DBE" w:rsidRDefault="00BB20F9" w:rsidP="00571907">
            <w:pPr>
              <w:widowControl/>
              <w:jc w:val="both"/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Impressora térmica, resolução: 203 DPI; tipo conexão: serial RS232 E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usb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 2.0; compatibilidade: Windows 7 ou superior; aplicação: impressão de etiquetas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4522B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458740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14484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E5066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F27BB" w14:textId="68E93838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40022" w14:textId="703629A9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BB20F9" w:rsidRPr="002D5DBE" w14:paraId="2D8EA1CF" w14:textId="77777777" w:rsidTr="00BB20F9">
        <w:trPr>
          <w:trHeight w:val="272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073DC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9A4AD" w14:textId="77777777" w:rsidR="00BB20F9" w:rsidRPr="002D5DBE" w:rsidRDefault="00BB20F9" w:rsidP="00571907">
            <w:pPr>
              <w:widowControl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Memória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ram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, aplicação: microcomputadores, capacidade memória:4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gb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, padrão:ddr3, frequência 1333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mhz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 240-pin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F4E19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448629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3F957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13394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49EB7" w14:textId="7387A04A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9A652" w14:textId="561EB80D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BB20F9" w:rsidRPr="002D5DBE" w14:paraId="0BED9C88" w14:textId="77777777" w:rsidTr="00BB20F9">
        <w:trPr>
          <w:trHeight w:val="272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24C27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058B9" w14:textId="77777777" w:rsidR="00BB20F9" w:rsidRPr="002D5DBE" w:rsidRDefault="00BB20F9" w:rsidP="00571907">
            <w:pPr>
              <w:widowControl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Memória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ram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, aplicação: microcomputadores, capacidade memória:4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gb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, padrão:ddr4, frequência 2400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mhz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 240-pin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881E7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448628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C6CCF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71EA3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F1A18" w14:textId="39957E3F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9047B" w14:textId="351D215B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BB20F9" w:rsidRPr="002D5DBE" w14:paraId="2742191A" w14:textId="77777777" w:rsidTr="00BB20F9">
        <w:trPr>
          <w:trHeight w:val="542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AC993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3E0C6" w14:textId="77777777" w:rsidR="00BB20F9" w:rsidRPr="002D5DBE" w:rsidRDefault="00BB20F9" w:rsidP="00571907">
            <w:pPr>
              <w:widowControl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Memória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ram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, descrição: para desktop, capacidade de 4gb, frequência de 800mhz, ddr2, tensão de 1.5v.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2D3A2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11274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DE789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84C02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8CF60" w14:textId="53BE0E1E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8903C" w14:textId="3718F6BA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BB20F9" w:rsidRPr="002D5DBE" w14:paraId="7E5C154E" w14:textId="77777777" w:rsidTr="00BF5DA7">
        <w:trPr>
          <w:trHeight w:val="1669"/>
        </w:trPr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9C2FA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17</w:t>
            </w:r>
          </w:p>
        </w:tc>
        <w:tc>
          <w:tcPr>
            <w:tcW w:w="446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9C411" w14:textId="4AAEF1DD" w:rsidR="00BB20F9" w:rsidRPr="002D5DBE" w:rsidRDefault="00BF5DA7" w:rsidP="00571907">
            <w:pPr>
              <w:widowControl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BF5DA7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Microcomputador, memória </w:t>
            </w:r>
            <w:proofErr w:type="spellStart"/>
            <w:r w:rsidRPr="00BF5DA7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ram</w:t>
            </w:r>
            <w:proofErr w:type="spellEnd"/>
            <w:r w:rsidRPr="00BF5DA7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: superior a 8 </w:t>
            </w:r>
            <w:proofErr w:type="spellStart"/>
            <w:r w:rsidRPr="00BF5DA7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gb</w:t>
            </w:r>
            <w:proofErr w:type="spellEnd"/>
            <w:r w:rsidRPr="00BF5DA7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 DDR3 ou DDR4, núcleos por processador: 5 a 8, armazenamento 480GB </w:t>
            </w:r>
            <w:proofErr w:type="spellStart"/>
            <w:proofErr w:type="gramStart"/>
            <w:r w:rsidRPr="00BF5DA7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ssd</w:t>
            </w:r>
            <w:proofErr w:type="spellEnd"/>
            <w:r w:rsidRPr="00BF5DA7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(</w:t>
            </w:r>
            <w:proofErr w:type="spellStart"/>
            <w:proofErr w:type="gramEnd"/>
            <w:r w:rsidRPr="00BF5DA7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Solid</w:t>
            </w:r>
            <w:proofErr w:type="spellEnd"/>
            <w:r w:rsidRPr="00BF5DA7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BF5DA7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State</w:t>
            </w:r>
            <w:proofErr w:type="spellEnd"/>
            <w:r w:rsidRPr="00BF5DA7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 Drive), componentes adicionais: com teclado e mouse, sistema operacional: proprietário, garantia </w:t>
            </w:r>
            <w:proofErr w:type="spellStart"/>
            <w:r w:rsidRPr="00BF5DA7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on</w:t>
            </w:r>
            <w:proofErr w:type="spellEnd"/>
            <w:r w:rsidRPr="00BF5DA7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 site:12 meses; Características adicionais: Microcomputador, gabinete do tipo torre, 02 baias de 5,25” externa frontal. </w:t>
            </w:r>
            <w:proofErr w:type="spellStart"/>
            <w:r w:rsidRPr="00BF5DA7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Leds</w:t>
            </w:r>
            <w:proofErr w:type="spellEnd"/>
            <w:r w:rsidRPr="00BF5DA7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 indicativos de "Power </w:t>
            </w:r>
            <w:proofErr w:type="spellStart"/>
            <w:r w:rsidRPr="00BF5DA7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On</w:t>
            </w:r>
            <w:proofErr w:type="spellEnd"/>
            <w:r w:rsidRPr="00BF5DA7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" e "HDD", 02 Portas USB 3.0 traseiras, 04 portas USB 2.0 traseiras + 02 portas USB 2.0 dianteiras, Conectores P2 para entrada (</w:t>
            </w:r>
            <w:proofErr w:type="spellStart"/>
            <w:r w:rsidRPr="00BF5DA7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line</w:t>
            </w:r>
            <w:proofErr w:type="spellEnd"/>
            <w:r w:rsidRPr="00BF5DA7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-in e microfone) e saída de áudio (alto-falante). Placa mãe Socket e chipset compatível com processador Intel de 7ª geração ou AMD A10 ou similar, memória RAM com no mínimo 8GB DDR3 </w:t>
            </w:r>
            <w:r w:rsidRPr="00BF5DA7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lastRenderedPageBreak/>
              <w:t>1600 MHz ou DDR4 2400 MHz, no mínimo 2 slots PCI Express x1, no mínimo 1 slot PCI Express x16 2.0 ou superior, 04 portas SATA 6Gb/s, porta LAN Ethernet 10/100/1000 RJ45, placa de vídeo off-</w:t>
            </w:r>
            <w:proofErr w:type="spellStart"/>
            <w:r w:rsidRPr="00BF5DA7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board</w:t>
            </w:r>
            <w:proofErr w:type="spellEnd"/>
            <w:r w:rsidRPr="00BF5DA7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 com gráfico com suporte a Microsoft® DirectX 11 e </w:t>
            </w:r>
            <w:proofErr w:type="spellStart"/>
            <w:r w:rsidRPr="00BF5DA7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Direct</w:t>
            </w:r>
            <w:proofErr w:type="spellEnd"/>
            <w:r w:rsidRPr="00BF5DA7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 3D®, 2Gb de memória dedicada, resolução máxima de 2560x1600 digital e 2048x1536 VGA e saídas DVI e HDMI. CD com drivers da placa mãe e da placa de vídeo, manual da placa mãe. CPU com processador Intel I7 de 7ª geração ou AMD A10 ou similar, de frequência igual ou superior a 3,00 GHz, com memória cache mínima de 3 MB, cooler específico e compatível com processador. Monitor LCD ou LED de 23 polegadas com cor preta, com entrada DVI e HDMI, com fonte de alimentação interna, cabo de energia no padrão 2P+T (norma ABNT 14136) incluso cabos VGA e HDMI inclusos. Disco solido (SSD) de 480 GB, SATA 6Gb/s, Gravador de CD/DVD SATA. Fonte ATX de potência mínima de 400 watts. Mouse óptico USB, preto. Teclado USB, preto, ABNT II. Caixas de som pretas com potência mínima de 1.5W RMS X 2 com alimentação por cabo USB. Sistema Operacional Windows 10 Professional (64 bits) original, com etiqueta de certificado de autenticidade e número de serial afixada no gabinete ou superior. Cabo de energia incluso padrão 2P+T (norma ABNT 14136). Todos os itens com certificado de garantia mínima de 12 meses.</w:t>
            </w:r>
            <w:bookmarkStart w:id="1" w:name="_GoBack"/>
            <w:bookmarkEnd w:id="1"/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39273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lastRenderedPageBreak/>
              <w:t>467573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60A30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1A70F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2B932" w14:textId="079928E0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7AFB3" w14:textId="3D3078DA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BB20F9" w:rsidRPr="002D5DBE" w14:paraId="476D90EC" w14:textId="77777777" w:rsidTr="00BB20F9">
        <w:trPr>
          <w:trHeight w:val="1627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A42C7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lastRenderedPageBreak/>
              <w:t>18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0A66E" w14:textId="77777777" w:rsidR="00BB20F9" w:rsidRPr="002D5DBE" w:rsidRDefault="00BB20F9" w:rsidP="00571907">
            <w:pPr>
              <w:widowControl/>
              <w:jc w:val="both"/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Microfone, tipo: de mesa, resposta frequência: 60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hz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 - 17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khz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, </w:t>
            </w:r>
            <w:r w:rsidRPr="002D5DBE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  <w:lang w:eastAsia="pt-BR"/>
              </w:rPr>
              <w:t>características adicionais</w:t>
            </w:r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: conector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usb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,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plug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and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 play, aplicação: videoconferência, padrão: omnidirecional, acessórios: cabo de no mínimo 1,5m, interface fácil para atendimento/encerramento de chamadas,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miniadaptador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 USB com Bluetooth, controles: atendimento/encerramento de chamadas, aumentar/ diminuir volume, interrupção do som, Lync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Optimized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DB782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480211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5BF48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80AD1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3CFB6" w14:textId="3DA858AA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46683" w14:textId="19C1DF83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BB20F9" w:rsidRPr="002D5DBE" w14:paraId="636AC663" w14:textId="77777777" w:rsidTr="00BB20F9">
        <w:trPr>
          <w:trHeight w:val="814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D85B3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19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F0750" w14:textId="77777777" w:rsidR="00BB20F9" w:rsidRPr="002D5DBE" w:rsidRDefault="00BB20F9" w:rsidP="00571907">
            <w:pPr>
              <w:widowControl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Mouse, tipo: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usb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, modelo: óptico,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plug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and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 play, aplicação: microcomputador, características adicionais: sem fio, laser point,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trackball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 remoto, carregador, quantidade botões controle: mínimo 03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un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, resolução: mínimo 800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dpi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82F07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355902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0E467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71A7D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FE36F" w14:textId="03E88E5A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4F1BE" w14:textId="7E5E54CF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BB20F9" w:rsidRPr="002D5DBE" w14:paraId="5C97DEA7" w14:textId="77777777" w:rsidTr="00BB20F9">
        <w:trPr>
          <w:trHeight w:val="542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99EEE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2D792" w14:textId="77777777" w:rsidR="00BB20F9" w:rsidRPr="002D5DBE" w:rsidRDefault="00BB20F9" w:rsidP="00571907">
            <w:pPr>
              <w:widowControl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Mouse, tipo: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usb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, modelo: óptico, cor: preto, características adicionais: com botão de rolagem, quantidade botões controle:03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un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, resolução: 1.000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dpi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4BDFA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448515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8F3AB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8A46B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84050" w14:textId="09DCA66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813AF" w14:textId="0BA9BDA2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BB20F9" w:rsidRPr="002D5DBE" w14:paraId="4B7D8921" w14:textId="77777777" w:rsidTr="00BB20F9">
        <w:trPr>
          <w:trHeight w:val="814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58618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lastRenderedPageBreak/>
              <w:t>21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62B93" w14:textId="5114AA20" w:rsidR="00BB20F9" w:rsidRPr="002D5DBE" w:rsidRDefault="00B4069D" w:rsidP="00571907">
            <w:pPr>
              <w:widowControl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B4069D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Scanner; tipo: mesa; cromatismo: policromático; resolução: 600 </w:t>
            </w:r>
            <w:proofErr w:type="spellStart"/>
            <w:r w:rsidRPr="00B4069D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dpi</w:t>
            </w:r>
            <w:proofErr w:type="spellEnd"/>
            <w:r w:rsidRPr="00B4069D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; tensão alimentação: 110/220 V; velocidade digitalização: padrão; tipo digitalização: duplex; interface: USB, RJ45 e Wi-Fi.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26C9C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469456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D7E15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AA433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A17B1" w14:textId="2198C359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B941B" w14:textId="70E879E2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BB20F9" w:rsidRPr="002D5DBE" w14:paraId="0446C5A2" w14:textId="77777777" w:rsidTr="00BB20F9">
        <w:trPr>
          <w:trHeight w:val="272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28F1B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22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8D520" w14:textId="77777777" w:rsidR="00BB20F9" w:rsidRPr="002D5DBE" w:rsidRDefault="00BB20F9" w:rsidP="00571907">
            <w:pPr>
              <w:widowControl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Teclado microcomputador, tipo: padrão, tipo conector: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usb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, conectividade: com fio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5100F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451817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5C45A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A6D51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084E1" w14:textId="7774B025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69E61" w14:textId="7C8AE4B3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BB20F9" w:rsidRPr="002D5DBE" w14:paraId="4B7ACF4D" w14:textId="77777777" w:rsidTr="00BB20F9">
        <w:trPr>
          <w:trHeight w:val="814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89BE3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23</w:t>
            </w:r>
          </w:p>
        </w:tc>
        <w:tc>
          <w:tcPr>
            <w:tcW w:w="4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12A9C" w14:textId="77777777" w:rsidR="00BB20F9" w:rsidRPr="002D5DBE" w:rsidRDefault="00BB20F9" w:rsidP="00571907">
            <w:pPr>
              <w:widowControl/>
              <w:jc w:val="both"/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Toner compatível impressora HP, tipo cartucho: original, cor: preta, referência impressora 1: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laserjet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 P1102/M1210/M1212/M1130; </w:t>
            </w:r>
            <w:r w:rsidRPr="002D5DBE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  <w:lang w:eastAsia="pt-BR"/>
              </w:rPr>
              <w:t>Características adicionais</w:t>
            </w:r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: Toner compatível 85 A impressora HP p 1002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C5FAA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392016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ED10D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6C6D4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66418" w14:textId="6EA86200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AC595" w14:textId="529664DD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BB20F9" w:rsidRPr="002D5DBE" w14:paraId="2FF37D0F" w14:textId="77777777" w:rsidTr="00BB20F9">
        <w:trPr>
          <w:trHeight w:val="542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FA593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24</w:t>
            </w:r>
          </w:p>
        </w:tc>
        <w:tc>
          <w:tcPr>
            <w:tcW w:w="4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FC1C1" w14:textId="77777777" w:rsidR="00BB20F9" w:rsidRPr="002D5DBE" w:rsidRDefault="00BB20F9" w:rsidP="00571907">
            <w:pPr>
              <w:widowControl/>
              <w:jc w:val="both"/>
              <w:rPr>
                <w:rFonts w:ascii="Century Gothic" w:eastAsia="Times New Roman" w:hAnsi="Century Gothic" w:cs="Times New Roman"/>
                <w:sz w:val="20"/>
                <w:szCs w:val="20"/>
                <w:lang w:val="en-US" w:eastAsia="pt-BR"/>
              </w:rPr>
            </w:pPr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val="en-US" w:eastAsia="pt-BR"/>
              </w:rPr>
              <w:t xml:space="preserve">Toner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val="en-US" w:eastAsia="pt-BR"/>
              </w:rPr>
              <w:t>compatível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val="en-US" w:eastAsia="pt-BR"/>
              </w:rPr>
              <w:t xml:space="preserve"> Samsung mlt-d116l d116 116l/ s- m2835dw sl-m2825nd m287fd/premium 3 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902A7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428512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765C1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799F1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9A3EB" w14:textId="2C5CBA39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24165" w14:textId="4CC49389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BB20F9" w:rsidRPr="002D5DBE" w14:paraId="1BB26E35" w14:textId="77777777" w:rsidTr="005719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9312" w:type="dxa"/>
            <w:gridSpan w:val="6"/>
            <w:vAlign w:val="center"/>
          </w:tcPr>
          <w:p w14:paraId="2B117939" w14:textId="77777777" w:rsidR="00BB20F9" w:rsidRPr="002D5DBE" w:rsidRDefault="00BB20F9" w:rsidP="00571907">
            <w:pPr>
              <w:ind w:left="948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D5DBE">
              <w:rPr>
                <w:rFonts w:ascii="Century Gothic" w:hAnsi="Century Gothic"/>
                <w:b/>
                <w:sz w:val="20"/>
                <w:szCs w:val="20"/>
              </w:rPr>
              <w:t>VALOR TOTAL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8645234" w14:textId="7C60F32C" w:rsidR="00BB20F9" w:rsidRPr="002D5DBE" w:rsidRDefault="00BB20F9" w:rsidP="00571907">
            <w:pPr>
              <w:widowControl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</w:tbl>
    <w:p w14:paraId="51181D48" w14:textId="77777777" w:rsidR="00427B7E" w:rsidRDefault="00427B7E" w:rsidP="0078089A">
      <w:pPr>
        <w:widowControl/>
        <w:autoSpaceDE w:val="0"/>
        <w:spacing w:before="120" w:after="120" w:line="276" w:lineRule="auto"/>
        <w:jc w:val="both"/>
        <w:rPr>
          <w:rFonts w:ascii="Century Gothic" w:hAnsi="Century Gothic" w:cs="Arial"/>
          <w:b/>
          <w:color w:val="000000"/>
          <w:sz w:val="21"/>
          <w:szCs w:val="21"/>
        </w:rPr>
      </w:pPr>
    </w:p>
    <w:p w14:paraId="1751C71B" w14:textId="77777777" w:rsidR="00BB20F9" w:rsidRPr="0078089A" w:rsidRDefault="00BB20F9" w:rsidP="00BB20F9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78089A">
        <w:rPr>
          <w:rFonts w:ascii="Century Gothic" w:hAnsi="Century Gothic" w:cs="Arial"/>
          <w:b/>
          <w:bCs/>
          <w:sz w:val="20"/>
          <w:szCs w:val="20"/>
        </w:rPr>
        <w:t>Observações: Deverá ser incluído Marca e modelo dos produtos propostos.</w:t>
      </w:r>
    </w:p>
    <w:p w14:paraId="704EBA66" w14:textId="77777777" w:rsidR="00BB20F9" w:rsidRDefault="00BB20F9" w:rsidP="0078089A">
      <w:pPr>
        <w:jc w:val="both"/>
        <w:rPr>
          <w:rFonts w:ascii="Century Gothic" w:hAnsi="Century Gothic" w:cs="Arial"/>
          <w:b/>
          <w:sz w:val="20"/>
          <w:szCs w:val="20"/>
        </w:rPr>
      </w:pPr>
    </w:p>
    <w:p w14:paraId="5290B3D3" w14:textId="0B41A474" w:rsidR="0078089A" w:rsidRPr="0078089A" w:rsidRDefault="0078089A" w:rsidP="0078089A">
      <w:pPr>
        <w:jc w:val="both"/>
        <w:rPr>
          <w:rFonts w:ascii="Century Gothic" w:hAnsi="Century Gothic" w:cs="Arial"/>
          <w:b/>
          <w:sz w:val="20"/>
          <w:szCs w:val="20"/>
        </w:rPr>
      </w:pPr>
      <w:r w:rsidRPr="0078089A">
        <w:rPr>
          <w:rFonts w:ascii="Century Gothic" w:hAnsi="Century Gothic" w:cs="Arial"/>
          <w:b/>
          <w:sz w:val="20"/>
          <w:szCs w:val="20"/>
        </w:rPr>
        <w:t>ESTA PROPOSTA TEM VALIDADE DE 60 (SESSENTA) DIAS.</w:t>
      </w:r>
    </w:p>
    <w:p w14:paraId="144F875D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sz w:val="20"/>
        </w:rPr>
      </w:pPr>
    </w:p>
    <w:p w14:paraId="4A08A8DE" w14:textId="77777777" w:rsidR="0078089A" w:rsidRPr="0078089A" w:rsidRDefault="0078089A" w:rsidP="0078089A">
      <w:pPr>
        <w:rPr>
          <w:rFonts w:ascii="Century Gothic" w:hAnsi="Century Gothic" w:cs="Arial"/>
          <w:sz w:val="20"/>
          <w:szCs w:val="20"/>
        </w:rPr>
      </w:pPr>
    </w:p>
    <w:p w14:paraId="49431B53" w14:textId="77777777" w:rsidR="0078089A" w:rsidRPr="0078089A" w:rsidRDefault="0078089A" w:rsidP="0078089A">
      <w:pPr>
        <w:rPr>
          <w:rFonts w:ascii="Century Gothic" w:hAnsi="Century Gothic" w:cs="Arial"/>
          <w:sz w:val="20"/>
          <w:szCs w:val="20"/>
        </w:rPr>
      </w:pPr>
    </w:p>
    <w:p w14:paraId="2E7C0E5A" w14:textId="77777777" w:rsidR="0078089A" w:rsidRPr="0078089A" w:rsidRDefault="0078089A" w:rsidP="0078089A">
      <w:pPr>
        <w:rPr>
          <w:rFonts w:ascii="Century Gothic" w:hAnsi="Century Gothic" w:cs="Arial"/>
          <w:sz w:val="20"/>
          <w:szCs w:val="20"/>
        </w:rPr>
      </w:pPr>
      <w:r w:rsidRPr="0078089A">
        <w:rPr>
          <w:rFonts w:ascii="Century Gothic" w:hAnsi="Century Gothic" w:cs="Arial"/>
          <w:sz w:val="20"/>
          <w:szCs w:val="20"/>
        </w:rPr>
        <w:t>LOCAL E DATA: ______________________________________________________________</w:t>
      </w:r>
    </w:p>
    <w:p w14:paraId="683F6C4F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14:paraId="5F25ABC4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14:paraId="433B71AB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14:paraId="5A848370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sz w:val="20"/>
        </w:rPr>
      </w:pPr>
      <w:r w:rsidRPr="0078089A">
        <w:rPr>
          <w:rFonts w:ascii="Century Gothic" w:hAnsi="Century Gothic" w:cs="Arial"/>
          <w:sz w:val="20"/>
        </w:rPr>
        <w:t>_____________________________________________________________</w:t>
      </w:r>
    </w:p>
    <w:p w14:paraId="28B3431E" w14:textId="77777777" w:rsidR="0078089A" w:rsidRPr="0078089A" w:rsidRDefault="0078089A" w:rsidP="0078089A">
      <w:pPr>
        <w:jc w:val="center"/>
        <w:rPr>
          <w:rFonts w:ascii="Century Gothic" w:hAnsi="Century Gothic" w:cs="Arial"/>
          <w:sz w:val="20"/>
          <w:szCs w:val="20"/>
        </w:rPr>
      </w:pPr>
      <w:r w:rsidRPr="0078089A">
        <w:rPr>
          <w:rFonts w:ascii="Century Gothic" w:hAnsi="Century Gothic" w:cs="Arial"/>
          <w:sz w:val="20"/>
          <w:szCs w:val="20"/>
        </w:rPr>
        <w:t xml:space="preserve">NOME E ASSINATURA DO REPRESENTANTE </w:t>
      </w:r>
    </w:p>
    <w:p w14:paraId="0022B12A" w14:textId="77777777" w:rsidR="0078089A" w:rsidRPr="0078089A" w:rsidRDefault="0078089A" w:rsidP="0078089A">
      <w:pPr>
        <w:jc w:val="center"/>
        <w:rPr>
          <w:rFonts w:ascii="Century Gothic" w:hAnsi="Century Gothic" w:cs="Arial"/>
          <w:b/>
          <w:color w:val="FF0000"/>
          <w:sz w:val="20"/>
          <w:szCs w:val="20"/>
        </w:rPr>
      </w:pPr>
      <w:r w:rsidRPr="0078089A">
        <w:rPr>
          <w:rFonts w:ascii="Century Gothic" w:hAnsi="Century Gothic" w:cs="Arial"/>
          <w:sz w:val="20"/>
          <w:szCs w:val="20"/>
        </w:rPr>
        <w:t>DO LICITANTE</w:t>
      </w:r>
    </w:p>
    <w:bookmarkEnd w:id="0"/>
    <w:p w14:paraId="72815C1C" w14:textId="77777777" w:rsidR="0078089A" w:rsidRPr="001B5788" w:rsidRDefault="0078089A" w:rsidP="00BD3358">
      <w:pPr>
        <w:ind w:firstLine="708"/>
        <w:rPr>
          <w:rFonts w:ascii="Century Gothic" w:hAnsi="Century Gothic" w:cs="Arial"/>
          <w:sz w:val="21"/>
          <w:szCs w:val="21"/>
        </w:rPr>
      </w:pPr>
    </w:p>
    <w:sectPr w:rsidR="0078089A" w:rsidRPr="001B5788" w:rsidSect="00104252">
      <w:headerReference w:type="even" r:id="rId9"/>
      <w:headerReference w:type="default" r:id="rId10"/>
      <w:footerReference w:type="default" r:id="rId11"/>
      <w:headerReference w:type="first" r:id="rId12"/>
      <w:pgSz w:w="11907" w:h="16839" w:code="9"/>
      <w:pgMar w:top="567" w:right="1134" w:bottom="567" w:left="170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49E2A7" w14:textId="77777777" w:rsidR="001D0CE2" w:rsidRDefault="001D0CE2">
      <w:r>
        <w:separator/>
      </w:r>
    </w:p>
  </w:endnote>
  <w:endnote w:type="continuationSeparator" w:id="0">
    <w:p w14:paraId="72439943" w14:textId="77777777" w:rsidR="001D0CE2" w:rsidRDefault="001D0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08A184" w14:textId="77777777" w:rsidR="005F05A5" w:rsidRPr="007C6423" w:rsidRDefault="005F05A5" w:rsidP="00623D35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</w:rPr>
    </w:pPr>
    <w:r w:rsidRPr="007C6423">
      <w:rPr>
        <w:rFonts w:ascii="Arial" w:hAnsi="Arial" w:cs="Arial"/>
        <w:sz w:val="18"/>
        <w:szCs w:val="18"/>
      </w:rPr>
      <w:t>____________________________________________________________________________________</w:t>
    </w:r>
  </w:p>
  <w:p w14:paraId="192936C6" w14:textId="77777777" w:rsidR="005F05A5" w:rsidRPr="007C6423" w:rsidRDefault="005F05A5" w:rsidP="00623D35">
    <w:pPr>
      <w:tabs>
        <w:tab w:val="center" w:pos="4252"/>
        <w:tab w:val="right" w:pos="8504"/>
      </w:tabs>
      <w:jc w:val="center"/>
      <w:rPr>
        <w:rFonts w:ascii="Century Gothic" w:hAnsi="Century Gothic" w:cs="Arial"/>
        <w:sz w:val="18"/>
        <w:szCs w:val="18"/>
      </w:rPr>
    </w:pPr>
    <w:r w:rsidRPr="007C6423">
      <w:rPr>
        <w:rFonts w:ascii="Century Gothic" w:hAnsi="Century Gothic" w:cs="Arial"/>
        <w:sz w:val="18"/>
        <w:szCs w:val="18"/>
      </w:rPr>
      <w:t>Avenida Ernesto Trivellato- 120- Bairro Triângulo – Ponte Nova- MG – CNPJ: 01.095.667/0001-88</w:t>
    </w:r>
  </w:p>
  <w:p w14:paraId="5D26FA08" w14:textId="77777777" w:rsidR="005F05A5" w:rsidRPr="007C6423" w:rsidRDefault="005F05A5" w:rsidP="00623D35">
    <w:pPr>
      <w:tabs>
        <w:tab w:val="center" w:pos="4252"/>
        <w:tab w:val="right" w:pos="8504"/>
      </w:tabs>
      <w:jc w:val="center"/>
      <w:rPr>
        <w:rFonts w:ascii="Century Gothic" w:hAnsi="Century Gothic" w:cs="Arial"/>
        <w:b/>
        <w:color w:val="002060"/>
        <w:sz w:val="18"/>
        <w:szCs w:val="18"/>
        <w:u w:val="single"/>
      </w:rPr>
    </w:pPr>
    <w:r w:rsidRPr="007C6423">
      <w:rPr>
        <w:rFonts w:ascii="Century Gothic" w:hAnsi="Century Gothic" w:cs="Arial"/>
        <w:sz w:val="18"/>
        <w:szCs w:val="18"/>
      </w:rPr>
      <w:t xml:space="preserve">Telefone:  31-3819-8810 / 3819-8808 – Site: </w:t>
    </w:r>
    <w:r w:rsidRPr="007C6423">
      <w:rPr>
        <w:rFonts w:ascii="Century Gothic" w:hAnsi="Century Gothic" w:cs="Arial"/>
        <w:b/>
        <w:color w:val="002060"/>
        <w:sz w:val="18"/>
        <w:szCs w:val="18"/>
        <w:u w:val="single"/>
      </w:rPr>
      <w:t>www.cisamapi.mg.gov.br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74AA40" w14:textId="77777777" w:rsidR="001D0CE2" w:rsidRDefault="001D0CE2">
      <w:r>
        <w:separator/>
      </w:r>
    </w:p>
  </w:footnote>
  <w:footnote w:type="continuationSeparator" w:id="0">
    <w:p w14:paraId="552F730C" w14:textId="77777777" w:rsidR="001D0CE2" w:rsidRDefault="001D0C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EAE8C" w14:textId="77777777" w:rsidR="005F05A5" w:rsidRDefault="001D0CE2">
    <w:pPr>
      <w:pStyle w:val="Cabealho"/>
    </w:pPr>
    <w:r>
      <w:rPr>
        <w:noProof/>
      </w:rPr>
      <w:pict w14:anchorId="20C68D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61297" o:spid="_x0000_s2082" type="#_x0000_t75" style="position:absolute;margin-left:0;margin-top:0;width:375pt;height:402pt;z-index:-251656704;mso-position-horizontal:center;mso-position-horizontal-relative:margin;mso-position-vertical:center;mso-position-vertical-relative:margin" o:allowincell="f">
          <v:imagedata r:id="rId1" o:title="brasao_min_justic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39EF90" w14:textId="340D9859" w:rsidR="005F05A5" w:rsidRDefault="005F05A5" w:rsidP="00C47043">
    <w:pPr>
      <w:pStyle w:val="Cabealho"/>
    </w:pPr>
  </w:p>
  <w:p w14:paraId="79A864F7" w14:textId="4F6FE77C" w:rsidR="005F05A5" w:rsidRDefault="005F05A5" w:rsidP="00B5683C">
    <w:pPr>
      <w:pStyle w:val="Cabealho"/>
      <w:rPr>
        <w:noProof/>
        <w:szCs w:val="36"/>
      </w:rPr>
    </w:pPr>
    <w:r>
      <w:rPr>
        <w:noProof/>
        <w:lang w:eastAsia="pt-BR"/>
      </w:rPr>
      <w:drawing>
        <wp:inline distT="0" distB="0" distL="0" distR="0" wp14:anchorId="13105864" wp14:editId="751BADB8">
          <wp:extent cx="5695315" cy="81915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5315" cy="819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C364919" w14:textId="6A074563" w:rsidR="005F05A5" w:rsidRPr="00BB7A2A" w:rsidRDefault="005F05A5" w:rsidP="00B5683C">
    <w:pPr>
      <w:pStyle w:val="Cabealho"/>
      <w:rPr>
        <w:rFonts w:ascii="Arial" w:hAnsi="Arial" w:cs="Arial"/>
        <w:sz w:val="20"/>
        <w:szCs w:val="20"/>
      </w:rPr>
    </w:pPr>
    <w:r>
      <w:t xml:space="preserve">                  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FD1494" w14:textId="77777777" w:rsidR="005F05A5" w:rsidRDefault="001D0CE2">
    <w:pPr>
      <w:pStyle w:val="Cabealho"/>
    </w:pPr>
    <w:r>
      <w:rPr>
        <w:noProof/>
      </w:rPr>
      <w:pict w14:anchorId="68A9E1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61296" o:spid="_x0000_s2081" type="#_x0000_t75" style="position:absolute;margin-left:0;margin-top:0;width:375pt;height:402pt;z-index:-251657728;mso-position-horizontal:center;mso-position-horizontal-relative:margin;mso-position-vertical:center;mso-position-vertical-relative:margin" o:allowincell="f">
          <v:imagedata r:id="rId1" o:title="brasao_min_justic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D7608A9"/>
    <w:multiLevelType w:val="multilevel"/>
    <w:tmpl w:val="E4288BC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i w:val="0"/>
        <w:iCs w:val="0"/>
        <w:strike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" w15:restartNumberingAfterBreak="0">
    <w:nsid w:val="17251391"/>
    <w:multiLevelType w:val="multilevel"/>
    <w:tmpl w:val="3DAC54C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9260E7CA"/>
    <w:lvl w:ilvl="0">
      <w:start w:val="1"/>
      <w:numFmt w:val="decimal"/>
      <w:pStyle w:val="Nivel01"/>
      <w:lvlText w:val="%1."/>
      <w:lvlJc w:val="left"/>
      <w:pPr>
        <w:ind w:left="357" w:hanging="357"/>
      </w:pPr>
      <w:rPr>
        <w:rFonts w:ascii="Century Gothic" w:hAnsi="Century Gothic" w:hint="default"/>
        <w:b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499" w:hanging="357"/>
      </w:pPr>
      <w:rPr>
        <w:rFonts w:ascii="Century Gothic" w:hAnsi="Century Gothic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491" w:hanging="357"/>
      </w:pPr>
      <w:rPr>
        <w:rFonts w:ascii="Century Gothic" w:hAnsi="Century Gothic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058" w:hanging="357"/>
      </w:pPr>
      <w:rPr>
        <w:rFonts w:hint="default"/>
        <w:i w:val="0"/>
        <w:iCs/>
      </w:rPr>
    </w:lvl>
    <w:lvl w:ilvl="4">
      <w:start w:val="1"/>
      <w:numFmt w:val="decimal"/>
      <w:lvlText w:val="%1.%2.%3.%4.%5."/>
      <w:lvlJc w:val="left"/>
      <w:pPr>
        <w:ind w:left="262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9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5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6" w:hanging="357"/>
      </w:pPr>
      <w:rPr>
        <w:rFonts w:hint="default"/>
      </w:rPr>
    </w:lvl>
    <w:lvl w:ilvl="8">
      <w:start w:val="1"/>
      <w:numFmt w:val="decimal"/>
      <w:lvlRestart w:val="2"/>
      <w:lvlText w:val="%1.%2.%3."/>
      <w:lvlJc w:val="left"/>
      <w:pPr>
        <w:ind w:left="4893" w:hanging="357"/>
      </w:pPr>
      <w:rPr>
        <w:rFonts w:hint="default"/>
      </w:rPr>
    </w:lvl>
  </w:abstractNum>
  <w:abstractNum w:abstractNumId="4" w15:restartNumberingAfterBreak="0">
    <w:nsid w:val="2F1C753E"/>
    <w:multiLevelType w:val="multilevel"/>
    <w:tmpl w:val="E6CCA1E8"/>
    <w:lvl w:ilvl="0">
      <w:start w:val="6"/>
      <w:numFmt w:val="decimal"/>
      <w:lvlText w:val="%1"/>
      <w:lvlJc w:val="left"/>
      <w:pPr>
        <w:ind w:left="122" w:hanging="459"/>
      </w:pPr>
      <w:rPr>
        <w:rFonts w:hint="default"/>
      </w:rPr>
    </w:lvl>
    <w:lvl w:ilvl="1">
      <w:start w:val="13"/>
      <w:numFmt w:val="decimal"/>
      <w:lvlText w:val="5.%2."/>
      <w:lvlJc w:val="left"/>
      <w:pPr>
        <w:ind w:left="122" w:hanging="459"/>
      </w:pPr>
      <w:rPr>
        <w:rFonts w:ascii="Century Gothic" w:eastAsia="Arial" w:hAnsi="Century Gothic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1958" w:hanging="45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77" w:hanging="45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95" w:hanging="45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14" w:hanging="45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32" w:hanging="45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51" w:hanging="45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69" w:hanging="459"/>
      </w:pPr>
      <w:rPr>
        <w:rFonts w:hint="default"/>
      </w:rPr>
    </w:lvl>
  </w:abstractNum>
  <w:abstractNum w:abstractNumId="5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46250F7"/>
    <w:multiLevelType w:val="multilevel"/>
    <w:tmpl w:val="0EB6BAF2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7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CED3E10"/>
    <w:multiLevelType w:val="multilevel"/>
    <w:tmpl w:val="9A1E1F4A"/>
    <w:lvl w:ilvl="0">
      <w:start w:val="2"/>
      <w:numFmt w:val="decimal"/>
      <w:lvlText w:val="%1"/>
      <w:lvlJc w:val="left"/>
      <w:pPr>
        <w:ind w:left="360" w:hanging="360"/>
      </w:pPr>
      <w:rPr>
        <w:rFonts w:ascii="Century Gothic" w:hAnsi="Century Gothic" w:cs="Arial" w:hint="default"/>
        <w:color w:val="000000"/>
        <w:sz w:val="20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ascii="Century Gothic" w:hAnsi="Century Gothic" w:cs="Arial" w:hint="default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ascii="Century Gothic" w:hAnsi="Century Gothic" w:cs="Arial"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ascii="Century Gothic" w:hAnsi="Century Gothic" w:cs="Arial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ascii="Century Gothic" w:hAnsi="Century Gothic" w:cs="Arial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ascii="Century Gothic" w:hAnsi="Century Gothic" w:cs="Arial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ascii="Century Gothic" w:hAnsi="Century Gothic" w:cs="Arial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ascii="Century Gothic" w:hAnsi="Century Gothic" w:cs="Arial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ascii="Century Gothic" w:hAnsi="Century Gothic" w:cs="Arial" w:hint="default"/>
        <w:color w:val="000000"/>
        <w:sz w:val="20"/>
      </w:rPr>
    </w:lvl>
  </w:abstractNum>
  <w:abstractNum w:abstractNumId="11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4605F6B"/>
    <w:multiLevelType w:val="hybridMultilevel"/>
    <w:tmpl w:val="B784E1F8"/>
    <w:lvl w:ilvl="0" w:tplc="9ED8551C">
      <w:start w:val="1"/>
      <w:numFmt w:val="upperRoman"/>
      <w:lvlText w:val="%1"/>
      <w:lvlJc w:val="left"/>
      <w:pPr>
        <w:ind w:left="122" w:hanging="94"/>
      </w:pPr>
      <w:rPr>
        <w:rFonts w:ascii="Arial" w:eastAsia="Arial" w:hAnsi="Arial" w:hint="default"/>
        <w:b/>
        <w:bCs/>
        <w:i/>
        <w:sz w:val="17"/>
        <w:szCs w:val="17"/>
      </w:rPr>
    </w:lvl>
    <w:lvl w:ilvl="1" w:tplc="7DC0CE26">
      <w:start w:val="1"/>
      <w:numFmt w:val="bullet"/>
      <w:lvlText w:val="•"/>
      <w:lvlJc w:val="left"/>
      <w:pPr>
        <w:ind w:left="1040" w:hanging="94"/>
      </w:pPr>
      <w:rPr>
        <w:rFonts w:hint="default"/>
      </w:rPr>
    </w:lvl>
    <w:lvl w:ilvl="2" w:tplc="FFC4A4F6">
      <w:start w:val="1"/>
      <w:numFmt w:val="bullet"/>
      <w:lvlText w:val="•"/>
      <w:lvlJc w:val="left"/>
      <w:pPr>
        <w:ind w:left="1958" w:hanging="94"/>
      </w:pPr>
      <w:rPr>
        <w:rFonts w:hint="default"/>
      </w:rPr>
    </w:lvl>
    <w:lvl w:ilvl="3" w:tplc="ECBCB114">
      <w:start w:val="1"/>
      <w:numFmt w:val="bullet"/>
      <w:lvlText w:val="•"/>
      <w:lvlJc w:val="left"/>
      <w:pPr>
        <w:ind w:left="2877" w:hanging="94"/>
      </w:pPr>
      <w:rPr>
        <w:rFonts w:hint="default"/>
      </w:rPr>
    </w:lvl>
    <w:lvl w:ilvl="4" w:tplc="D9B8FADE">
      <w:start w:val="1"/>
      <w:numFmt w:val="bullet"/>
      <w:lvlText w:val="•"/>
      <w:lvlJc w:val="left"/>
      <w:pPr>
        <w:ind w:left="3795" w:hanging="94"/>
      </w:pPr>
      <w:rPr>
        <w:rFonts w:hint="default"/>
      </w:rPr>
    </w:lvl>
    <w:lvl w:ilvl="5" w:tplc="A66AC532">
      <w:start w:val="1"/>
      <w:numFmt w:val="bullet"/>
      <w:lvlText w:val="•"/>
      <w:lvlJc w:val="left"/>
      <w:pPr>
        <w:ind w:left="4714" w:hanging="94"/>
      </w:pPr>
      <w:rPr>
        <w:rFonts w:hint="default"/>
      </w:rPr>
    </w:lvl>
    <w:lvl w:ilvl="6" w:tplc="CA86F8B6">
      <w:start w:val="1"/>
      <w:numFmt w:val="bullet"/>
      <w:lvlText w:val="•"/>
      <w:lvlJc w:val="left"/>
      <w:pPr>
        <w:ind w:left="5632" w:hanging="94"/>
      </w:pPr>
      <w:rPr>
        <w:rFonts w:hint="default"/>
      </w:rPr>
    </w:lvl>
    <w:lvl w:ilvl="7" w:tplc="F2647FD8">
      <w:start w:val="1"/>
      <w:numFmt w:val="bullet"/>
      <w:lvlText w:val="•"/>
      <w:lvlJc w:val="left"/>
      <w:pPr>
        <w:ind w:left="6551" w:hanging="94"/>
      </w:pPr>
      <w:rPr>
        <w:rFonts w:hint="default"/>
      </w:rPr>
    </w:lvl>
    <w:lvl w:ilvl="8" w:tplc="E5E41A8A">
      <w:start w:val="1"/>
      <w:numFmt w:val="bullet"/>
      <w:lvlText w:val="•"/>
      <w:lvlJc w:val="left"/>
      <w:pPr>
        <w:ind w:left="7469" w:hanging="94"/>
      </w:pPr>
      <w:rPr>
        <w:rFonts w:hint="default"/>
      </w:rPr>
    </w:lvl>
  </w:abstractNum>
  <w:abstractNum w:abstractNumId="13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4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D656318"/>
    <w:multiLevelType w:val="multilevel"/>
    <w:tmpl w:val="9A1E1F4A"/>
    <w:lvl w:ilvl="0">
      <w:start w:val="2"/>
      <w:numFmt w:val="decimal"/>
      <w:lvlText w:val="%1"/>
      <w:lvlJc w:val="left"/>
      <w:pPr>
        <w:ind w:left="360" w:hanging="360"/>
      </w:pPr>
      <w:rPr>
        <w:rFonts w:ascii="Century Gothic" w:hAnsi="Century Gothic" w:cs="Arial" w:hint="default"/>
        <w:color w:val="000000"/>
        <w:sz w:val="20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ascii="Century Gothic" w:hAnsi="Century Gothic" w:cs="Arial" w:hint="default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ascii="Century Gothic" w:hAnsi="Century Gothic" w:cs="Arial"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ascii="Century Gothic" w:hAnsi="Century Gothic" w:cs="Arial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ascii="Century Gothic" w:hAnsi="Century Gothic" w:cs="Arial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ascii="Century Gothic" w:hAnsi="Century Gothic" w:cs="Arial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ascii="Century Gothic" w:hAnsi="Century Gothic" w:cs="Arial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ascii="Century Gothic" w:hAnsi="Century Gothic" w:cs="Arial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ascii="Century Gothic" w:hAnsi="Century Gothic" w:cs="Arial" w:hint="default"/>
        <w:color w:val="000000"/>
        <w:sz w:val="20"/>
      </w:rPr>
    </w:lvl>
  </w:abstractNum>
  <w:num w:numId="1">
    <w:abstractNumId w:val="3"/>
  </w:num>
  <w:num w:numId="2">
    <w:abstractNumId w:val="0"/>
  </w:num>
  <w:num w:numId="3">
    <w:abstractNumId w:val="13"/>
  </w:num>
  <w:num w:numId="4">
    <w:abstractNumId w:val="15"/>
  </w:num>
  <w:num w:numId="5">
    <w:abstractNumId w:val="7"/>
  </w:num>
  <w:num w:numId="6">
    <w:abstractNumId w:val="5"/>
  </w:num>
  <w:num w:numId="7">
    <w:abstractNumId w:val="8"/>
  </w:num>
  <w:num w:numId="8">
    <w:abstractNumId w:val="11"/>
  </w:num>
  <w:num w:numId="9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20"/>
    </w:lvlOverride>
  </w:num>
  <w:num w:numId="11">
    <w:abstractNumId w:val="14"/>
  </w:num>
  <w:num w:numId="12">
    <w:abstractNumId w:val="3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"/>
  </w:num>
  <w:num w:numId="15">
    <w:abstractNumId w:val="6"/>
  </w:num>
  <w:num w:numId="16">
    <w:abstractNumId w:val="2"/>
  </w:num>
  <w:num w:numId="17">
    <w:abstractNumId w:val="3"/>
    <w:lvlOverride w:ilvl="0">
      <w:startOverride w:val="9"/>
    </w:lvlOverride>
    <w:lvlOverride w:ilvl="1">
      <w:startOverride w:val="5"/>
    </w:lvlOverride>
  </w:num>
  <w:num w:numId="18">
    <w:abstractNumId w:val="3"/>
    <w:lvlOverride w:ilvl="0">
      <w:startOverride w:val="7"/>
    </w:lvlOverride>
    <w:lvlOverride w:ilvl="1">
      <w:startOverride w:val="1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Text w:val="%1.10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0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%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1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19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2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Text w:val="%1.1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3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1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4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5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3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6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7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8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499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4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9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isLgl/>
        <w:lvlText w:val="%1.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30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31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3.1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32">
    <w:abstractNumId w:val="3"/>
    <w:lvlOverride w:ilvl="0">
      <w:startOverride w:val="17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10"/>
  </w:num>
  <w:num w:numId="40">
    <w:abstractNumId w:val="12"/>
  </w:num>
  <w:num w:numId="41">
    <w:abstractNumId w:val="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gutterAtTop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formatting="1" w:enforcement="0"/>
  <w:defaultTabStop w:val="708"/>
  <w:hyphenationZone w:val="425"/>
  <w:drawingGridHorizontalSpacing w:val="130"/>
  <w:displayHorizontalDrawingGridEvery w:val="2"/>
  <w:characterSpacingControl w:val="doNotCompress"/>
  <w:hdrShapeDefaults>
    <o:shapedefaults v:ext="edit" spidmax="208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42B"/>
    <w:rsid w:val="00000D39"/>
    <w:rsid w:val="00000FAD"/>
    <w:rsid w:val="0000286F"/>
    <w:rsid w:val="00003DDF"/>
    <w:rsid w:val="00004277"/>
    <w:rsid w:val="0000448B"/>
    <w:rsid w:val="0000514A"/>
    <w:rsid w:val="000055EE"/>
    <w:rsid w:val="00006B07"/>
    <w:rsid w:val="000075E9"/>
    <w:rsid w:val="000137FE"/>
    <w:rsid w:val="000240A1"/>
    <w:rsid w:val="0002442B"/>
    <w:rsid w:val="000248DF"/>
    <w:rsid w:val="0002537B"/>
    <w:rsid w:val="000258EB"/>
    <w:rsid w:val="00026208"/>
    <w:rsid w:val="00032FF6"/>
    <w:rsid w:val="00035081"/>
    <w:rsid w:val="000361A2"/>
    <w:rsid w:val="00036E57"/>
    <w:rsid w:val="000378E9"/>
    <w:rsid w:val="000403B3"/>
    <w:rsid w:val="00041677"/>
    <w:rsid w:val="00046D7E"/>
    <w:rsid w:val="00047E27"/>
    <w:rsid w:val="000529A1"/>
    <w:rsid w:val="00054809"/>
    <w:rsid w:val="00055070"/>
    <w:rsid w:val="00055C10"/>
    <w:rsid w:val="00055C3A"/>
    <w:rsid w:val="000578DC"/>
    <w:rsid w:val="00060848"/>
    <w:rsid w:val="0006670E"/>
    <w:rsid w:val="00066C3A"/>
    <w:rsid w:val="00066EAE"/>
    <w:rsid w:val="00067A60"/>
    <w:rsid w:val="00067C97"/>
    <w:rsid w:val="00074A30"/>
    <w:rsid w:val="000759FF"/>
    <w:rsid w:val="00075ECA"/>
    <w:rsid w:val="0007642F"/>
    <w:rsid w:val="0007744B"/>
    <w:rsid w:val="00077726"/>
    <w:rsid w:val="00082AE9"/>
    <w:rsid w:val="000879A2"/>
    <w:rsid w:val="00091B88"/>
    <w:rsid w:val="000931FE"/>
    <w:rsid w:val="00096BCA"/>
    <w:rsid w:val="00096EF3"/>
    <w:rsid w:val="000A2D82"/>
    <w:rsid w:val="000A7D2C"/>
    <w:rsid w:val="000B11AC"/>
    <w:rsid w:val="000B20C6"/>
    <w:rsid w:val="000C5BF6"/>
    <w:rsid w:val="000C69B8"/>
    <w:rsid w:val="000C7BE0"/>
    <w:rsid w:val="000D2109"/>
    <w:rsid w:val="000D408A"/>
    <w:rsid w:val="000D799F"/>
    <w:rsid w:val="000E016A"/>
    <w:rsid w:val="000E1745"/>
    <w:rsid w:val="000E6A20"/>
    <w:rsid w:val="000E703E"/>
    <w:rsid w:val="000F12A7"/>
    <w:rsid w:val="000F3EB2"/>
    <w:rsid w:val="000F59E8"/>
    <w:rsid w:val="000F6E09"/>
    <w:rsid w:val="000F74FB"/>
    <w:rsid w:val="00101BB6"/>
    <w:rsid w:val="0010297C"/>
    <w:rsid w:val="00104252"/>
    <w:rsid w:val="001042B0"/>
    <w:rsid w:val="0010449E"/>
    <w:rsid w:val="001079E3"/>
    <w:rsid w:val="00107DF5"/>
    <w:rsid w:val="001106DE"/>
    <w:rsid w:val="00111422"/>
    <w:rsid w:val="00112BDB"/>
    <w:rsid w:val="00114F56"/>
    <w:rsid w:val="00115955"/>
    <w:rsid w:val="00115A61"/>
    <w:rsid w:val="00120C1C"/>
    <w:rsid w:val="00121818"/>
    <w:rsid w:val="0012239F"/>
    <w:rsid w:val="001225DB"/>
    <w:rsid w:val="001230FB"/>
    <w:rsid w:val="001258CB"/>
    <w:rsid w:val="001264ED"/>
    <w:rsid w:val="00126A82"/>
    <w:rsid w:val="0012700C"/>
    <w:rsid w:val="00127D5E"/>
    <w:rsid w:val="00133793"/>
    <w:rsid w:val="00134BC2"/>
    <w:rsid w:val="0014160F"/>
    <w:rsid w:val="00144A0C"/>
    <w:rsid w:val="00146591"/>
    <w:rsid w:val="001465EB"/>
    <w:rsid w:val="0015328C"/>
    <w:rsid w:val="001605A3"/>
    <w:rsid w:val="00161A5E"/>
    <w:rsid w:val="00164F7E"/>
    <w:rsid w:val="00165956"/>
    <w:rsid w:val="00165B6B"/>
    <w:rsid w:val="001701CD"/>
    <w:rsid w:val="00171854"/>
    <w:rsid w:val="001731AA"/>
    <w:rsid w:val="0017436E"/>
    <w:rsid w:val="00174BF8"/>
    <w:rsid w:val="00183882"/>
    <w:rsid w:val="00184942"/>
    <w:rsid w:val="00192FE2"/>
    <w:rsid w:val="001953AE"/>
    <w:rsid w:val="00195710"/>
    <w:rsid w:val="001964EE"/>
    <w:rsid w:val="00196FFF"/>
    <w:rsid w:val="001A2A25"/>
    <w:rsid w:val="001A48F8"/>
    <w:rsid w:val="001A513F"/>
    <w:rsid w:val="001A5A62"/>
    <w:rsid w:val="001A6A34"/>
    <w:rsid w:val="001A6BC8"/>
    <w:rsid w:val="001B5788"/>
    <w:rsid w:val="001B5F05"/>
    <w:rsid w:val="001B6698"/>
    <w:rsid w:val="001B67E0"/>
    <w:rsid w:val="001B70FC"/>
    <w:rsid w:val="001C28F5"/>
    <w:rsid w:val="001C3A91"/>
    <w:rsid w:val="001C443F"/>
    <w:rsid w:val="001C6DB8"/>
    <w:rsid w:val="001C7908"/>
    <w:rsid w:val="001C7B1F"/>
    <w:rsid w:val="001D0CE2"/>
    <w:rsid w:val="001D2495"/>
    <w:rsid w:val="001D7502"/>
    <w:rsid w:val="001E14B5"/>
    <w:rsid w:val="001E23C0"/>
    <w:rsid w:val="001E2B18"/>
    <w:rsid w:val="001E3E03"/>
    <w:rsid w:val="001E3E64"/>
    <w:rsid w:val="001E44A2"/>
    <w:rsid w:val="001E4BC4"/>
    <w:rsid w:val="001E52D5"/>
    <w:rsid w:val="001E61F3"/>
    <w:rsid w:val="001E6E6C"/>
    <w:rsid w:val="001E70D3"/>
    <w:rsid w:val="001F48A0"/>
    <w:rsid w:val="001F7E50"/>
    <w:rsid w:val="00200ADD"/>
    <w:rsid w:val="002020E1"/>
    <w:rsid w:val="00204425"/>
    <w:rsid w:val="00207D90"/>
    <w:rsid w:val="00210183"/>
    <w:rsid w:val="00212828"/>
    <w:rsid w:val="00216878"/>
    <w:rsid w:val="0022059C"/>
    <w:rsid w:val="0022088C"/>
    <w:rsid w:val="00220BF5"/>
    <w:rsid w:val="0022413B"/>
    <w:rsid w:val="002244B8"/>
    <w:rsid w:val="00225414"/>
    <w:rsid w:val="0022648B"/>
    <w:rsid w:val="00233909"/>
    <w:rsid w:val="00235602"/>
    <w:rsid w:val="0023758C"/>
    <w:rsid w:val="00240887"/>
    <w:rsid w:val="00241387"/>
    <w:rsid w:val="0024175E"/>
    <w:rsid w:val="00242AEC"/>
    <w:rsid w:val="00243BB4"/>
    <w:rsid w:val="00246AAD"/>
    <w:rsid w:val="0025014B"/>
    <w:rsid w:val="00250E80"/>
    <w:rsid w:val="00254AD9"/>
    <w:rsid w:val="00256755"/>
    <w:rsid w:val="00256D43"/>
    <w:rsid w:val="0026301B"/>
    <w:rsid w:val="00266FA4"/>
    <w:rsid w:val="002677B0"/>
    <w:rsid w:val="00267C2E"/>
    <w:rsid w:val="00271A96"/>
    <w:rsid w:val="00273474"/>
    <w:rsid w:val="00273497"/>
    <w:rsid w:val="00274A0C"/>
    <w:rsid w:val="00281130"/>
    <w:rsid w:val="00282408"/>
    <w:rsid w:val="002838D7"/>
    <w:rsid w:val="002865C9"/>
    <w:rsid w:val="00286F0A"/>
    <w:rsid w:val="00290ED6"/>
    <w:rsid w:val="002943B9"/>
    <w:rsid w:val="002956A3"/>
    <w:rsid w:val="00295725"/>
    <w:rsid w:val="00296768"/>
    <w:rsid w:val="00296B4B"/>
    <w:rsid w:val="00297DDE"/>
    <w:rsid w:val="002A1ED6"/>
    <w:rsid w:val="002A2C19"/>
    <w:rsid w:val="002A2D51"/>
    <w:rsid w:val="002B05BD"/>
    <w:rsid w:val="002B3161"/>
    <w:rsid w:val="002B4C74"/>
    <w:rsid w:val="002B6F06"/>
    <w:rsid w:val="002B7B61"/>
    <w:rsid w:val="002B7CE6"/>
    <w:rsid w:val="002C05A8"/>
    <w:rsid w:val="002C063E"/>
    <w:rsid w:val="002C06E5"/>
    <w:rsid w:val="002C0E24"/>
    <w:rsid w:val="002C1689"/>
    <w:rsid w:val="002C315F"/>
    <w:rsid w:val="002C356D"/>
    <w:rsid w:val="002C6E47"/>
    <w:rsid w:val="002D2E9E"/>
    <w:rsid w:val="002D3A24"/>
    <w:rsid w:val="002D3CC3"/>
    <w:rsid w:val="002D4717"/>
    <w:rsid w:val="002D65CE"/>
    <w:rsid w:val="002D77D0"/>
    <w:rsid w:val="002D78F2"/>
    <w:rsid w:val="002D7D99"/>
    <w:rsid w:val="002E010C"/>
    <w:rsid w:val="002E11B7"/>
    <w:rsid w:val="002E3B86"/>
    <w:rsid w:val="002E5191"/>
    <w:rsid w:val="002E7572"/>
    <w:rsid w:val="002E7C55"/>
    <w:rsid w:val="002F0792"/>
    <w:rsid w:val="002F07F1"/>
    <w:rsid w:val="002F20E1"/>
    <w:rsid w:val="002F38F5"/>
    <w:rsid w:val="002F644B"/>
    <w:rsid w:val="002F6FC8"/>
    <w:rsid w:val="0030066A"/>
    <w:rsid w:val="003019AA"/>
    <w:rsid w:val="00301E29"/>
    <w:rsid w:val="003027A7"/>
    <w:rsid w:val="0030342E"/>
    <w:rsid w:val="00305DC4"/>
    <w:rsid w:val="003063F2"/>
    <w:rsid w:val="00311567"/>
    <w:rsid w:val="00321C94"/>
    <w:rsid w:val="00323C12"/>
    <w:rsid w:val="003244B6"/>
    <w:rsid w:val="00325719"/>
    <w:rsid w:val="0032574C"/>
    <w:rsid w:val="0032785F"/>
    <w:rsid w:val="00327E46"/>
    <w:rsid w:val="00331500"/>
    <w:rsid w:val="00332112"/>
    <w:rsid w:val="00332E50"/>
    <w:rsid w:val="003330E4"/>
    <w:rsid w:val="00333F14"/>
    <w:rsid w:val="00334D79"/>
    <w:rsid w:val="00335599"/>
    <w:rsid w:val="00336627"/>
    <w:rsid w:val="00340332"/>
    <w:rsid w:val="00340566"/>
    <w:rsid w:val="0034520C"/>
    <w:rsid w:val="003509F7"/>
    <w:rsid w:val="003521CB"/>
    <w:rsid w:val="003523B9"/>
    <w:rsid w:val="00352CC8"/>
    <w:rsid w:val="00354718"/>
    <w:rsid w:val="003563FF"/>
    <w:rsid w:val="00356C46"/>
    <w:rsid w:val="003571B1"/>
    <w:rsid w:val="003604FC"/>
    <w:rsid w:val="00363A2C"/>
    <w:rsid w:val="00363B39"/>
    <w:rsid w:val="00365D8E"/>
    <w:rsid w:val="00367384"/>
    <w:rsid w:val="00370462"/>
    <w:rsid w:val="00373D81"/>
    <w:rsid w:val="00376435"/>
    <w:rsid w:val="003800B2"/>
    <w:rsid w:val="0038032B"/>
    <w:rsid w:val="003831C7"/>
    <w:rsid w:val="0038401B"/>
    <w:rsid w:val="00385D62"/>
    <w:rsid w:val="00391722"/>
    <w:rsid w:val="00391CFC"/>
    <w:rsid w:val="00392599"/>
    <w:rsid w:val="00392F2D"/>
    <w:rsid w:val="003931F2"/>
    <w:rsid w:val="0039700D"/>
    <w:rsid w:val="003A0015"/>
    <w:rsid w:val="003A0192"/>
    <w:rsid w:val="003A09E8"/>
    <w:rsid w:val="003A2FB9"/>
    <w:rsid w:val="003A41E5"/>
    <w:rsid w:val="003A6CF9"/>
    <w:rsid w:val="003B12A7"/>
    <w:rsid w:val="003B27B6"/>
    <w:rsid w:val="003B4808"/>
    <w:rsid w:val="003B605E"/>
    <w:rsid w:val="003B7051"/>
    <w:rsid w:val="003C0D5B"/>
    <w:rsid w:val="003C6219"/>
    <w:rsid w:val="003C720A"/>
    <w:rsid w:val="003C7E52"/>
    <w:rsid w:val="003D3BE2"/>
    <w:rsid w:val="003D3DCD"/>
    <w:rsid w:val="003D7610"/>
    <w:rsid w:val="003E261B"/>
    <w:rsid w:val="003E48FA"/>
    <w:rsid w:val="003E64B0"/>
    <w:rsid w:val="003F66A7"/>
    <w:rsid w:val="004001B7"/>
    <w:rsid w:val="00400647"/>
    <w:rsid w:val="00405DDA"/>
    <w:rsid w:val="0041094C"/>
    <w:rsid w:val="004133C7"/>
    <w:rsid w:val="004137D0"/>
    <w:rsid w:val="00414C2C"/>
    <w:rsid w:val="00414E38"/>
    <w:rsid w:val="00415B49"/>
    <w:rsid w:val="00417F80"/>
    <w:rsid w:val="0042153E"/>
    <w:rsid w:val="004222B0"/>
    <w:rsid w:val="00423AFB"/>
    <w:rsid w:val="004246CB"/>
    <w:rsid w:val="00426E79"/>
    <w:rsid w:val="00426F57"/>
    <w:rsid w:val="00427B7E"/>
    <w:rsid w:val="004312FB"/>
    <w:rsid w:val="004327F7"/>
    <w:rsid w:val="004331E9"/>
    <w:rsid w:val="004367DF"/>
    <w:rsid w:val="00437E80"/>
    <w:rsid w:val="004410E7"/>
    <w:rsid w:val="0044180D"/>
    <w:rsid w:val="00442180"/>
    <w:rsid w:val="00442AA2"/>
    <w:rsid w:val="004439FA"/>
    <w:rsid w:val="00443F3F"/>
    <w:rsid w:val="0044499A"/>
    <w:rsid w:val="00446AC9"/>
    <w:rsid w:val="00446B9D"/>
    <w:rsid w:val="00447180"/>
    <w:rsid w:val="0045072D"/>
    <w:rsid w:val="00451B7B"/>
    <w:rsid w:val="00451E4B"/>
    <w:rsid w:val="00452101"/>
    <w:rsid w:val="00454847"/>
    <w:rsid w:val="00455070"/>
    <w:rsid w:val="0045514C"/>
    <w:rsid w:val="004557B6"/>
    <w:rsid w:val="00460251"/>
    <w:rsid w:val="004603B8"/>
    <w:rsid w:val="00461027"/>
    <w:rsid w:val="004611F4"/>
    <w:rsid w:val="00461477"/>
    <w:rsid w:val="004619A3"/>
    <w:rsid w:val="00465F46"/>
    <w:rsid w:val="004665B8"/>
    <w:rsid w:val="004707B5"/>
    <w:rsid w:val="004714B3"/>
    <w:rsid w:val="004716E9"/>
    <w:rsid w:val="00472E8A"/>
    <w:rsid w:val="004744B5"/>
    <w:rsid w:val="0047571B"/>
    <w:rsid w:val="004807FE"/>
    <w:rsid w:val="00480958"/>
    <w:rsid w:val="00484C0A"/>
    <w:rsid w:val="004866B5"/>
    <w:rsid w:val="00487B69"/>
    <w:rsid w:val="004916D2"/>
    <w:rsid w:val="004917B6"/>
    <w:rsid w:val="004926B9"/>
    <w:rsid w:val="00495195"/>
    <w:rsid w:val="00495A9E"/>
    <w:rsid w:val="00495F50"/>
    <w:rsid w:val="0049691E"/>
    <w:rsid w:val="004A0908"/>
    <w:rsid w:val="004A0EFD"/>
    <w:rsid w:val="004A224A"/>
    <w:rsid w:val="004A2370"/>
    <w:rsid w:val="004A3963"/>
    <w:rsid w:val="004A434A"/>
    <w:rsid w:val="004A557D"/>
    <w:rsid w:val="004A5E32"/>
    <w:rsid w:val="004B192F"/>
    <w:rsid w:val="004B19C5"/>
    <w:rsid w:val="004B19CB"/>
    <w:rsid w:val="004B3249"/>
    <w:rsid w:val="004B3977"/>
    <w:rsid w:val="004C0B0A"/>
    <w:rsid w:val="004C244D"/>
    <w:rsid w:val="004C4736"/>
    <w:rsid w:val="004C4BB1"/>
    <w:rsid w:val="004C6FFE"/>
    <w:rsid w:val="004D4BA4"/>
    <w:rsid w:val="004D56B6"/>
    <w:rsid w:val="004E120E"/>
    <w:rsid w:val="004E1825"/>
    <w:rsid w:val="004E1CDF"/>
    <w:rsid w:val="004E1FBD"/>
    <w:rsid w:val="004E318E"/>
    <w:rsid w:val="004E48BB"/>
    <w:rsid w:val="004E574E"/>
    <w:rsid w:val="004E630D"/>
    <w:rsid w:val="004E646C"/>
    <w:rsid w:val="004E7A7B"/>
    <w:rsid w:val="004F2A95"/>
    <w:rsid w:val="004F425C"/>
    <w:rsid w:val="004F4E82"/>
    <w:rsid w:val="004F63EA"/>
    <w:rsid w:val="004F71F6"/>
    <w:rsid w:val="0050032F"/>
    <w:rsid w:val="005028B5"/>
    <w:rsid w:val="0050413D"/>
    <w:rsid w:val="00504382"/>
    <w:rsid w:val="00504557"/>
    <w:rsid w:val="005155F2"/>
    <w:rsid w:val="005165B0"/>
    <w:rsid w:val="005176C3"/>
    <w:rsid w:val="005207BA"/>
    <w:rsid w:val="00521467"/>
    <w:rsid w:val="00521D95"/>
    <w:rsid w:val="00522064"/>
    <w:rsid w:val="005226F5"/>
    <w:rsid w:val="00522A17"/>
    <w:rsid w:val="00524D8F"/>
    <w:rsid w:val="00524E62"/>
    <w:rsid w:val="00525A78"/>
    <w:rsid w:val="00526C14"/>
    <w:rsid w:val="0052718B"/>
    <w:rsid w:val="00530BF3"/>
    <w:rsid w:val="00530C51"/>
    <w:rsid w:val="00531E43"/>
    <w:rsid w:val="00533699"/>
    <w:rsid w:val="0053416C"/>
    <w:rsid w:val="00534AD6"/>
    <w:rsid w:val="00535B28"/>
    <w:rsid w:val="00536DE5"/>
    <w:rsid w:val="005378FA"/>
    <w:rsid w:val="005406FD"/>
    <w:rsid w:val="00540BAE"/>
    <w:rsid w:val="0054105A"/>
    <w:rsid w:val="005453F2"/>
    <w:rsid w:val="00545EB5"/>
    <w:rsid w:val="00546502"/>
    <w:rsid w:val="00546ED4"/>
    <w:rsid w:val="00550DE8"/>
    <w:rsid w:val="005535B5"/>
    <w:rsid w:val="00555378"/>
    <w:rsid w:val="005558FA"/>
    <w:rsid w:val="005614AF"/>
    <w:rsid w:val="00563D7E"/>
    <w:rsid w:val="005643B4"/>
    <w:rsid w:val="00564CE0"/>
    <w:rsid w:val="0056506F"/>
    <w:rsid w:val="00566211"/>
    <w:rsid w:val="00566947"/>
    <w:rsid w:val="00567116"/>
    <w:rsid w:val="005701CB"/>
    <w:rsid w:val="0057054B"/>
    <w:rsid w:val="00570ED5"/>
    <w:rsid w:val="00571D17"/>
    <w:rsid w:val="00571FD1"/>
    <w:rsid w:val="005742BD"/>
    <w:rsid w:val="00577130"/>
    <w:rsid w:val="00577549"/>
    <w:rsid w:val="00581586"/>
    <w:rsid w:val="00582C34"/>
    <w:rsid w:val="00585D05"/>
    <w:rsid w:val="00586204"/>
    <w:rsid w:val="005965B5"/>
    <w:rsid w:val="005A098C"/>
    <w:rsid w:val="005A187B"/>
    <w:rsid w:val="005A4D91"/>
    <w:rsid w:val="005A7DA0"/>
    <w:rsid w:val="005B1316"/>
    <w:rsid w:val="005B18BA"/>
    <w:rsid w:val="005B40DE"/>
    <w:rsid w:val="005B5DFD"/>
    <w:rsid w:val="005B752F"/>
    <w:rsid w:val="005B792E"/>
    <w:rsid w:val="005B7AEC"/>
    <w:rsid w:val="005C1DC6"/>
    <w:rsid w:val="005C208E"/>
    <w:rsid w:val="005C23F1"/>
    <w:rsid w:val="005C48C9"/>
    <w:rsid w:val="005C49D2"/>
    <w:rsid w:val="005C545D"/>
    <w:rsid w:val="005C6A8C"/>
    <w:rsid w:val="005C744B"/>
    <w:rsid w:val="005C74AA"/>
    <w:rsid w:val="005D0562"/>
    <w:rsid w:val="005D342B"/>
    <w:rsid w:val="005D407F"/>
    <w:rsid w:val="005D49DC"/>
    <w:rsid w:val="005E271D"/>
    <w:rsid w:val="005E583D"/>
    <w:rsid w:val="005E5AB0"/>
    <w:rsid w:val="005E6082"/>
    <w:rsid w:val="005E69A7"/>
    <w:rsid w:val="005F05A5"/>
    <w:rsid w:val="005F17F0"/>
    <w:rsid w:val="005F1B8A"/>
    <w:rsid w:val="005F1E2B"/>
    <w:rsid w:val="005F3560"/>
    <w:rsid w:val="005F4B15"/>
    <w:rsid w:val="005F4C3A"/>
    <w:rsid w:val="005F549E"/>
    <w:rsid w:val="005F604E"/>
    <w:rsid w:val="005F648B"/>
    <w:rsid w:val="00600BE6"/>
    <w:rsid w:val="0060319F"/>
    <w:rsid w:val="00603E7A"/>
    <w:rsid w:val="006047DE"/>
    <w:rsid w:val="00604ED1"/>
    <w:rsid w:val="00605CA0"/>
    <w:rsid w:val="00607185"/>
    <w:rsid w:val="006140D1"/>
    <w:rsid w:val="006202BA"/>
    <w:rsid w:val="006236E8"/>
    <w:rsid w:val="00623D35"/>
    <w:rsid w:val="006249B9"/>
    <w:rsid w:val="00625B2F"/>
    <w:rsid w:val="00625D53"/>
    <w:rsid w:val="006262F8"/>
    <w:rsid w:val="00626D63"/>
    <w:rsid w:val="0062788F"/>
    <w:rsid w:val="00627A2F"/>
    <w:rsid w:val="006303E0"/>
    <w:rsid w:val="00635884"/>
    <w:rsid w:val="0063741F"/>
    <w:rsid w:val="006376DB"/>
    <w:rsid w:val="00637AD0"/>
    <w:rsid w:val="00637C4E"/>
    <w:rsid w:val="0064135C"/>
    <w:rsid w:val="006511A9"/>
    <w:rsid w:val="006515B4"/>
    <w:rsid w:val="00652D5D"/>
    <w:rsid w:val="006532CD"/>
    <w:rsid w:val="006534D2"/>
    <w:rsid w:val="00654978"/>
    <w:rsid w:val="0065636B"/>
    <w:rsid w:val="00660763"/>
    <w:rsid w:val="00662F3D"/>
    <w:rsid w:val="00664492"/>
    <w:rsid w:val="00667550"/>
    <w:rsid w:val="00674E91"/>
    <w:rsid w:val="006750D4"/>
    <w:rsid w:val="0067658F"/>
    <w:rsid w:val="006774BA"/>
    <w:rsid w:val="00683511"/>
    <w:rsid w:val="00684356"/>
    <w:rsid w:val="00685FC7"/>
    <w:rsid w:val="0068658B"/>
    <w:rsid w:val="00692024"/>
    <w:rsid w:val="006938E9"/>
    <w:rsid w:val="00695E12"/>
    <w:rsid w:val="006969B3"/>
    <w:rsid w:val="006A09FD"/>
    <w:rsid w:val="006A2B0A"/>
    <w:rsid w:val="006A3077"/>
    <w:rsid w:val="006A6BE8"/>
    <w:rsid w:val="006A7347"/>
    <w:rsid w:val="006B0D85"/>
    <w:rsid w:val="006B149C"/>
    <w:rsid w:val="006B3E4D"/>
    <w:rsid w:val="006B47EE"/>
    <w:rsid w:val="006C4026"/>
    <w:rsid w:val="006C7268"/>
    <w:rsid w:val="006C7EDF"/>
    <w:rsid w:val="006D05FE"/>
    <w:rsid w:val="006D1218"/>
    <w:rsid w:val="006D34BD"/>
    <w:rsid w:val="006D3CCE"/>
    <w:rsid w:val="006E0AF8"/>
    <w:rsid w:val="006E2D66"/>
    <w:rsid w:val="006E4C7E"/>
    <w:rsid w:val="006E5D69"/>
    <w:rsid w:val="006E6044"/>
    <w:rsid w:val="006E627C"/>
    <w:rsid w:val="006F0AD4"/>
    <w:rsid w:val="006F16D6"/>
    <w:rsid w:val="006F1EF0"/>
    <w:rsid w:val="006F230A"/>
    <w:rsid w:val="006F3DB6"/>
    <w:rsid w:val="006F48B3"/>
    <w:rsid w:val="006F5BA7"/>
    <w:rsid w:val="006F609B"/>
    <w:rsid w:val="00700569"/>
    <w:rsid w:val="00701911"/>
    <w:rsid w:val="00702F5E"/>
    <w:rsid w:val="00706B06"/>
    <w:rsid w:val="00707F91"/>
    <w:rsid w:val="007104B1"/>
    <w:rsid w:val="007107CB"/>
    <w:rsid w:val="00711627"/>
    <w:rsid w:val="007128B6"/>
    <w:rsid w:val="00715379"/>
    <w:rsid w:val="00717C44"/>
    <w:rsid w:val="00717DE3"/>
    <w:rsid w:val="00721FA7"/>
    <w:rsid w:val="007242F1"/>
    <w:rsid w:val="00724A51"/>
    <w:rsid w:val="007262A3"/>
    <w:rsid w:val="00727ED4"/>
    <w:rsid w:val="00730742"/>
    <w:rsid w:val="00730C7B"/>
    <w:rsid w:val="00732EFF"/>
    <w:rsid w:val="00740425"/>
    <w:rsid w:val="007405F7"/>
    <w:rsid w:val="0074258D"/>
    <w:rsid w:val="007445A1"/>
    <w:rsid w:val="00745330"/>
    <w:rsid w:val="007457D8"/>
    <w:rsid w:val="007461F7"/>
    <w:rsid w:val="00747836"/>
    <w:rsid w:val="007502C0"/>
    <w:rsid w:val="00751997"/>
    <w:rsid w:val="00752C33"/>
    <w:rsid w:val="00753A0F"/>
    <w:rsid w:val="007574AA"/>
    <w:rsid w:val="00757FB1"/>
    <w:rsid w:val="00761F7D"/>
    <w:rsid w:val="0076216B"/>
    <w:rsid w:val="0076219D"/>
    <w:rsid w:val="00764B58"/>
    <w:rsid w:val="00765F9B"/>
    <w:rsid w:val="007666ED"/>
    <w:rsid w:val="00770F46"/>
    <w:rsid w:val="00772313"/>
    <w:rsid w:val="00773494"/>
    <w:rsid w:val="00775636"/>
    <w:rsid w:val="00775A64"/>
    <w:rsid w:val="00775DA0"/>
    <w:rsid w:val="00776C43"/>
    <w:rsid w:val="00777561"/>
    <w:rsid w:val="0078089A"/>
    <w:rsid w:val="00784708"/>
    <w:rsid w:val="0078533F"/>
    <w:rsid w:val="00786F87"/>
    <w:rsid w:val="00790722"/>
    <w:rsid w:val="0079135B"/>
    <w:rsid w:val="00793A7B"/>
    <w:rsid w:val="00793CFB"/>
    <w:rsid w:val="00793D01"/>
    <w:rsid w:val="00793EBB"/>
    <w:rsid w:val="0079424E"/>
    <w:rsid w:val="007942E8"/>
    <w:rsid w:val="007A0AFF"/>
    <w:rsid w:val="007A1A73"/>
    <w:rsid w:val="007A3030"/>
    <w:rsid w:val="007A71F3"/>
    <w:rsid w:val="007A75A6"/>
    <w:rsid w:val="007B5C9A"/>
    <w:rsid w:val="007B686A"/>
    <w:rsid w:val="007C0A95"/>
    <w:rsid w:val="007C1A7A"/>
    <w:rsid w:val="007C29C3"/>
    <w:rsid w:val="007C51C3"/>
    <w:rsid w:val="007C55F8"/>
    <w:rsid w:val="007C75E9"/>
    <w:rsid w:val="007D0089"/>
    <w:rsid w:val="007D18F8"/>
    <w:rsid w:val="007D24F4"/>
    <w:rsid w:val="007D3E53"/>
    <w:rsid w:val="007D42F1"/>
    <w:rsid w:val="007D46B9"/>
    <w:rsid w:val="007D568A"/>
    <w:rsid w:val="007E2B06"/>
    <w:rsid w:val="007E7B85"/>
    <w:rsid w:val="007F15C9"/>
    <w:rsid w:val="007F490D"/>
    <w:rsid w:val="00801436"/>
    <w:rsid w:val="00802817"/>
    <w:rsid w:val="00803866"/>
    <w:rsid w:val="00804B82"/>
    <w:rsid w:val="00804BAC"/>
    <w:rsid w:val="00804F28"/>
    <w:rsid w:val="0080540D"/>
    <w:rsid w:val="0080574E"/>
    <w:rsid w:val="0081020B"/>
    <w:rsid w:val="00811538"/>
    <w:rsid w:val="008125C0"/>
    <w:rsid w:val="00812C6D"/>
    <w:rsid w:val="008134F0"/>
    <w:rsid w:val="00820A11"/>
    <w:rsid w:val="00822ABE"/>
    <w:rsid w:val="00823945"/>
    <w:rsid w:val="00823BC1"/>
    <w:rsid w:val="00823D9F"/>
    <w:rsid w:val="00825F44"/>
    <w:rsid w:val="008279A3"/>
    <w:rsid w:val="00827B4C"/>
    <w:rsid w:val="00827D27"/>
    <w:rsid w:val="0083095A"/>
    <w:rsid w:val="00830D91"/>
    <w:rsid w:val="0083290B"/>
    <w:rsid w:val="00833B13"/>
    <w:rsid w:val="00834716"/>
    <w:rsid w:val="00835949"/>
    <w:rsid w:val="00835D69"/>
    <w:rsid w:val="0083609B"/>
    <w:rsid w:val="008404B1"/>
    <w:rsid w:val="008417E4"/>
    <w:rsid w:val="00842CAA"/>
    <w:rsid w:val="00842D0A"/>
    <w:rsid w:val="00843E72"/>
    <w:rsid w:val="00844655"/>
    <w:rsid w:val="00845B29"/>
    <w:rsid w:val="00845C67"/>
    <w:rsid w:val="0085141C"/>
    <w:rsid w:val="00851D6F"/>
    <w:rsid w:val="0085209E"/>
    <w:rsid w:val="00856CAC"/>
    <w:rsid w:val="00860974"/>
    <w:rsid w:val="008609EF"/>
    <w:rsid w:val="00860B49"/>
    <w:rsid w:val="00861244"/>
    <w:rsid w:val="008643C2"/>
    <w:rsid w:val="00865184"/>
    <w:rsid w:val="008652B6"/>
    <w:rsid w:val="008652CE"/>
    <w:rsid w:val="008657BA"/>
    <w:rsid w:val="0086652A"/>
    <w:rsid w:val="00870425"/>
    <w:rsid w:val="0087090D"/>
    <w:rsid w:val="0087123C"/>
    <w:rsid w:val="00871C81"/>
    <w:rsid w:val="00873DFD"/>
    <w:rsid w:val="0087477C"/>
    <w:rsid w:val="00875CB8"/>
    <w:rsid w:val="00875EF8"/>
    <w:rsid w:val="00880A21"/>
    <w:rsid w:val="00880B39"/>
    <w:rsid w:val="00880D65"/>
    <w:rsid w:val="00881CC0"/>
    <w:rsid w:val="00882B0C"/>
    <w:rsid w:val="00882DCF"/>
    <w:rsid w:val="00887EA6"/>
    <w:rsid w:val="00892400"/>
    <w:rsid w:val="00892CF6"/>
    <w:rsid w:val="008932D6"/>
    <w:rsid w:val="00896FF2"/>
    <w:rsid w:val="00897EC1"/>
    <w:rsid w:val="008A01F2"/>
    <w:rsid w:val="008A1C5A"/>
    <w:rsid w:val="008A33EF"/>
    <w:rsid w:val="008A428E"/>
    <w:rsid w:val="008A4FCD"/>
    <w:rsid w:val="008B091B"/>
    <w:rsid w:val="008B1FBC"/>
    <w:rsid w:val="008B3578"/>
    <w:rsid w:val="008B4FD0"/>
    <w:rsid w:val="008B686C"/>
    <w:rsid w:val="008B7599"/>
    <w:rsid w:val="008C12E6"/>
    <w:rsid w:val="008C3C43"/>
    <w:rsid w:val="008C3DAC"/>
    <w:rsid w:val="008C5919"/>
    <w:rsid w:val="008D0964"/>
    <w:rsid w:val="008D27D4"/>
    <w:rsid w:val="008D48AC"/>
    <w:rsid w:val="008D6990"/>
    <w:rsid w:val="008E0DF4"/>
    <w:rsid w:val="008E1452"/>
    <w:rsid w:val="008E4A92"/>
    <w:rsid w:val="008E4DAE"/>
    <w:rsid w:val="008E6061"/>
    <w:rsid w:val="008E69AE"/>
    <w:rsid w:val="008E6DDD"/>
    <w:rsid w:val="008F5768"/>
    <w:rsid w:val="0090085E"/>
    <w:rsid w:val="009012FF"/>
    <w:rsid w:val="00902A52"/>
    <w:rsid w:val="009039AF"/>
    <w:rsid w:val="00904243"/>
    <w:rsid w:val="00910B72"/>
    <w:rsid w:val="00911116"/>
    <w:rsid w:val="00911906"/>
    <w:rsid w:val="009137D2"/>
    <w:rsid w:val="00915653"/>
    <w:rsid w:val="009167C1"/>
    <w:rsid w:val="00916B95"/>
    <w:rsid w:val="00920A09"/>
    <w:rsid w:val="00922196"/>
    <w:rsid w:val="009221C5"/>
    <w:rsid w:val="00922FE0"/>
    <w:rsid w:val="00924343"/>
    <w:rsid w:val="00925D9C"/>
    <w:rsid w:val="009262A0"/>
    <w:rsid w:val="0092792A"/>
    <w:rsid w:val="009300A9"/>
    <w:rsid w:val="0093661E"/>
    <w:rsid w:val="00940925"/>
    <w:rsid w:val="00941398"/>
    <w:rsid w:val="0094182C"/>
    <w:rsid w:val="00942A28"/>
    <w:rsid w:val="00942C31"/>
    <w:rsid w:val="009473EB"/>
    <w:rsid w:val="00947682"/>
    <w:rsid w:val="009478B3"/>
    <w:rsid w:val="00952252"/>
    <w:rsid w:val="00954526"/>
    <w:rsid w:val="0095608E"/>
    <w:rsid w:val="0095721E"/>
    <w:rsid w:val="0096005E"/>
    <w:rsid w:val="00960C91"/>
    <w:rsid w:val="00962D8D"/>
    <w:rsid w:val="00964A03"/>
    <w:rsid w:val="009661DC"/>
    <w:rsid w:val="009679F5"/>
    <w:rsid w:val="00967BB4"/>
    <w:rsid w:val="00970775"/>
    <w:rsid w:val="00970B8E"/>
    <w:rsid w:val="00971596"/>
    <w:rsid w:val="0097170D"/>
    <w:rsid w:val="00972778"/>
    <w:rsid w:val="00973B83"/>
    <w:rsid w:val="00973F97"/>
    <w:rsid w:val="00973FE7"/>
    <w:rsid w:val="00975EF1"/>
    <w:rsid w:val="00976383"/>
    <w:rsid w:val="00980E9E"/>
    <w:rsid w:val="0098627A"/>
    <w:rsid w:val="00987856"/>
    <w:rsid w:val="00987FAB"/>
    <w:rsid w:val="0099029E"/>
    <w:rsid w:val="00991069"/>
    <w:rsid w:val="00992105"/>
    <w:rsid w:val="00993BFD"/>
    <w:rsid w:val="009A2A4A"/>
    <w:rsid w:val="009A33F8"/>
    <w:rsid w:val="009A3E03"/>
    <w:rsid w:val="009A6CA4"/>
    <w:rsid w:val="009A6D9B"/>
    <w:rsid w:val="009A7B91"/>
    <w:rsid w:val="009B579B"/>
    <w:rsid w:val="009B5A3E"/>
    <w:rsid w:val="009C0EF6"/>
    <w:rsid w:val="009C1BDE"/>
    <w:rsid w:val="009C1DA3"/>
    <w:rsid w:val="009C233F"/>
    <w:rsid w:val="009C26C7"/>
    <w:rsid w:val="009C6DDB"/>
    <w:rsid w:val="009C7EED"/>
    <w:rsid w:val="009C7F22"/>
    <w:rsid w:val="009D1AC7"/>
    <w:rsid w:val="009D2C7A"/>
    <w:rsid w:val="009D5CE1"/>
    <w:rsid w:val="009E12AB"/>
    <w:rsid w:val="009E22F7"/>
    <w:rsid w:val="009E249B"/>
    <w:rsid w:val="009E2D56"/>
    <w:rsid w:val="009E45EC"/>
    <w:rsid w:val="009E52FE"/>
    <w:rsid w:val="009F000E"/>
    <w:rsid w:val="009F1928"/>
    <w:rsid w:val="009F2168"/>
    <w:rsid w:val="009F2D5F"/>
    <w:rsid w:val="009F344F"/>
    <w:rsid w:val="009F5535"/>
    <w:rsid w:val="00A016FD"/>
    <w:rsid w:val="00A04017"/>
    <w:rsid w:val="00A07D2F"/>
    <w:rsid w:val="00A10703"/>
    <w:rsid w:val="00A17109"/>
    <w:rsid w:val="00A210D8"/>
    <w:rsid w:val="00A225E7"/>
    <w:rsid w:val="00A23C6E"/>
    <w:rsid w:val="00A248C6"/>
    <w:rsid w:val="00A25920"/>
    <w:rsid w:val="00A2723F"/>
    <w:rsid w:val="00A30EF1"/>
    <w:rsid w:val="00A313D5"/>
    <w:rsid w:val="00A31B61"/>
    <w:rsid w:val="00A32853"/>
    <w:rsid w:val="00A36725"/>
    <w:rsid w:val="00A3732C"/>
    <w:rsid w:val="00A40EEB"/>
    <w:rsid w:val="00A42680"/>
    <w:rsid w:val="00A426C5"/>
    <w:rsid w:val="00A43BF4"/>
    <w:rsid w:val="00A443CA"/>
    <w:rsid w:val="00A45242"/>
    <w:rsid w:val="00A4622B"/>
    <w:rsid w:val="00A47ADF"/>
    <w:rsid w:val="00A505C7"/>
    <w:rsid w:val="00A52827"/>
    <w:rsid w:val="00A53404"/>
    <w:rsid w:val="00A534E9"/>
    <w:rsid w:val="00A53BA9"/>
    <w:rsid w:val="00A53E36"/>
    <w:rsid w:val="00A546FA"/>
    <w:rsid w:val="00A559CE"/>
    <w:rsid w:val="00A5620A"/>
    <w:rsid w:val="00A607D8"/>
    <w:rsid w:val="00A60955"/>
    <w:rsid w:val="00A61884"/>
    <w:rsid w:val="00A64EE2"/>
    <w:rsid w:val="00A6597B"/>
    <w:rsid w:val="00A6691E"/>
    <w:rsid w:val="00A66B48"/>
    <w:rsid w:val="00A6725E"/>
    <w:rsid w:val="00A70187"/>
    <w:rsid w:val="00A70627"/>
    <w:rsid w:val="00A72354"/>
    <w:rsid w:val="00A72554"/>
    <w:rsid w:val="00A72E21"/>
    <w:rsid w:val="00A7426D"/>
    <w:rsid w:val="00A74D42"/>
    <w:rsid w:val="00A768FB"/>
    <w:rsid w:val="00A8028E"/>
    <w:rsid w:val="00A82800"/>
    <w:rsid w:val="00A83072"/>
    <w:rsid w:val="00A849C2"/>
    <w:rsid w:val="00A859EE"/>
    <w:rsid w:val="00A85F5F"/>
    <w:rsid w:val="00A867C0"/>
    <w:rsid w:val="00A86AF4"/>
    <w:rsid w:val="00A87C88"/>
    <w:rsid w:val="00A90559"/>
    <w:rsid w:val="00A90E5B"/>
    <w:rsid w:val="00A91DBC"/>
    <w:rsid w:val="00A92420"/>
    <w:rsid w:val="00A94A1E"/>
    <w:rsid w:val="00A95563"/>
    <w:rsid w:val="00A96572"/>
    <w:rsid w:val="00A97E9C"/>
    <w:rsid w:val="00AA29EE"/>
    <w:rsid w:val="00AA33BE"/>
    <w:rsid w:val="00AA4473"/>
    <w:rsid w:val="00AA55EE"/>
    <w:rsid w:val="00AA7E20"/>
    <w:rsid w:val="00AB1E24"/>
    <w:rsid w:val="00AB24E7"/>
    <w:rsid w:val="00AB2D25"/>
    <w:rsid w:val="00AB3BA0"/>
    <w:rsid w:val="00AB4A23"/>
    <w:rsid w:val="00AB506D"/>
    <w:rsid w:val="00AB5204"/>
    <w:rsid w:val="00AB5D73"/>
    <w:rsid w:val="00AC04EE"/>
    <w:rsid w:val="00AC2BAE"/>
    <w:rsid w:val="00AC4F45"/>
    <w:rsid w:val="00AC5C65"/>
    <w:rsid w:val="00AC5D59"/>
    <w:rsid w:val="00AC5E14"/>
    <w:rsid w:val="00AD3010"/>
    <w:rsid w:val="00AD374C"/>
    <w:rsid w:val="00AD438A"/>
    <w:rsid w:val="00AD5144"/>
    <w:rsid w:val="00AD6CFE"/>
    <w:rsid w:val="00AE02DC"/>
    <w:rsid w:val="00AE09D6"/>
    <w:rsid w:val="00AE0D91"/>
    <w:rsid w:val="00AE1F94"/>
    <w:rsid w:val="00AE21E2"/>
    <w:rsid w:val="00AE26D8"/>
    <w:rsid w:val="00AE32AD"/>
    <w:rsid w:val="00AE36F2"/>
    <w:rsid w:val="00AE4FA8"/>
    <w:rsid w:val="00AE6907"/>
    <w:rsid w:val="00AE6FC9"/>
    <w:rsid w:val="00AF159E"/>
    <w:rsid w:val="00AF45C3"/>
    <w:rsid w:val="00AF5B22"/>
    <w:rsid w:val="00AF61F6"/>
    <w:rsid w:val="00AF6754"/>
    <w:rsid w:val="00AF6936"/>
    <w:rsid w:val="00AF6B7D"/>
    <w:rsid w:val="00B030D8"/>
    <w:rsid w:val="00B03345"/>
    <w:rsid w:val="00B0560E"/>
    <w:rsid w:val="00B06545"/>
    <w:rsid w:val="00B0781E"/>
    <w:rsid w:val="00B10285"/>
    <w:rsid w:val="00B111E1"/>
    <w:rsid w:val="00B1124B"/>
    <w:rsid w:val="00B13AF9"/>
    <w:rsid w:val="00B16755"/>
    <w:rsid w:val="00B16F4C"/>
    <w:rsid w:val="00B17908"/>
    <w:rsid w:val="00B2384A"/>
    <w:rsid w:val="00B2484F"/>
    <w:rsid w:val="00B30736"/>
    <w:rsid w:val="00B31865"/>
    <w:rsid w:val="00B33098"/>
    <w:rsid w:val="00B3368C"/>
    <w:rsid w:val="00B336B3"/>
    <w:rsid w:val="00B35439"/>
    <w:rsid w:val="00B36229"/>
    <w:rsid w:val="00B3770E"/>
    <w:rsid w:val="00B4069D"/>
    <w:rsid w:val="00B40E00"/>
    <w:rsid w:val="00B44B4E"/>
    <w:rsid w:val="00B44C67"/>
    <w:rsid w:val="00B45025"/>
    <w:rsid w:val="00B45038"/>
    <w:rsid w:val="00B454DA"/>
    <w:rsid w:val="00B47F95"/>
    <w:rsid w:val="00B50F3E"/>
    <w:rsid w:val="00B51E0E"/>
    <w:rsid w:val="00B55BE5"/>
    <w:rsid w:val="00B55DED"/>
    <w:rsid w:val="00B5666C"/>
    <w:rsid w:val="00B5683C"/>
    <w:rsid w:val="00B56D86"/>
    <w:rsid w:val="00B60143"/>
    <w:rsid w:val="00B6067B"/>
    <w:rsid w:val="00B612ED"/>
    <w:rsid w:val="00B6161F"/>
    <w:rsid w:val="00B63FCC"/>
    <w:rsid w:val="00B64489"/>
    <w:rsid w:val="00B67367"/>
    <w:rsid w:val="00B679C2"/>
    <w:rsid w:val="00B727C1"/>
    <w:rsid w:val="00B73281"/>
    <w:rsid w:val="00B741F5"/>
    <w:rsid w:val="00B75DB3"/>
    <w:rsid w:val="00B770F8"/>
    <w:rsid w:val="00B7741F"/>
    <w:rsid w:val="00B77C2E"/>
    <w:rsid w:val="00B806B5"/>
    <w:rsid w:val="00B80F0B"/>
    <w:rsid w:val="00B81BC7"/>
    <w:rsid w:val="00B82041"/>
    <w:rsid w:val="00B822DC"/>
    <w:rsid w:val="00B82317"/>
    <w:rsid w:val="00B82F68"/>
    <w:rsid w:val="00B83149"/>
    <w:rsid w:val="00B83827"/>
    <w:rsid w:val="00B83B9A"/>
    <w:rsid w:val="00B84E37"/>
    <w:rsid w:val="00B9222D"/>
    <w:rsid w:val="00B94D6B"/>
    <w:rsid w:val="00B94F7F"/>
    <w:rsid w:val="00BA357F"/>
    <w:rsid w:val="00BA4C5D"/>
    <w:rsid w:val="00BB1142"/>
    <w:rsid w:val="00BB20F9"/>
    <w:rsid w:val="00BB3E15"/>
    <w:rsid w:val="00BB783B"/>
    <w:rsid w:val="00BB7A2A"/>
    <w:rsid w:val="00BC01D3"/>
    <w:rsid w:val="00BC24A9"/>
    <w:rsid w:val="00BC3777"/>
    <w:rsid w:val="00BC4802"/>
    <w:rsid w:val="00BC6F5E"/>
    <w:rsid w:val="00BC72B2"/>
    <w:rsid w:val="00BD055E"/>
    <w:rsid w:val="00BD0714"/>
    <w:rsid w:val="00BD1404"/>
    <w:rsid w:val="00BD16EE"/>
    <w:rsid w:val="00BD1796"/>
    <w:rsid w:val="00BD1DEE"/>
    <w:rsid w:val="00BD23AC"/>
    <w:rsid w:val="00BD2D33"/>
    <w:rsid w:val="00BD32F1"/>
    <w:rsid w:val="00BD3358"/>
    <w:rsid w:val="00BD3DA4"/>
    <w:rsid w:val="00BD5296"/>
    <w:rsid w:val="00BD5C60"/>
    <w:rsid w:val="00BD7848"/>
    <w:rsid w:val="00BE1DEB"/>
    <w:rsid w:val="00BE6960"/>
    <w:rsid w:val="00BE7855"/>
    <w:rsid w:val="00BF0D50"/>
    <w:rsid w:val="00BF3FCA"/>
    <w:rsid w:val="00BF5DA7"/>
    <w:rsid w:val="00BF622E"/>
    <w:rsid w:val="00BF67D0"/>
    <w:rsid w:val="00BF7B56"/>
    <w:rsid w:val="00C015DC"/>
    <w:rsid w:val="00C01DE6"/>
    <w:rsid w:val="00C04CC3"/>
    <w:rsid w:val="00C06AA9"/>
    <w:rsid w:val="00C12DE6"/>
    <w:rsid w:val="00C12F72"/>
    <w:rsid w:val="00C137EC"/>
    <w:rsid w:val="00C150BF"/>
    <w:rsid w:val="00C20AD8"/>
    <w:rsid w:val="00C22AD1"/>
    <w:rsid w:val="00C23E1E"/>
    <w:rsid w:val="00C30F76"/>
    <w:rsid w:val="00C3183B"/>
    <w:rsid w:val="00C31DC4"/>
    <w:rsid w:val="00C33C99"/>
    <w:rsid w:val="00C34D40"/>
    <w:rsid w:val="00C36DC3"/>
    <w:rsid w:val="00C37629"/>
    <w:rsid w:val="00C37F3F"/>
    <w:rsid w:val="00C41FAD"/>
    <w:rsid w:val="00C42140"/>
    <w:rsid w:val="00C423E1"/>
    <w:rsid w:val="00C438E0"/>
    <w:rsid w:val="00C44FC1"/>
    <w:rsid w:val="00C457BF"/>
    <w:rsid w:val="00C46453"/>
    <w:rsid w:val="00C46AF0"/>
    <w:rsid w:val="00C46E3D"/>
    <w:rsid w:val="00C46F05"/>
    <w:rsid w:val="00C47043"/>
    <w:rsid w:val="00C477F7"/>
    <w:rsid w:val="00C51597"/>
    <w:rsid w:val="00C519DB"/>
    <w:rsid w:val="00C526C7"/>
    <w:rsid w:val="00C533D5"/>
    <w:rsid w:val="00C547C4"/>
    <w:rsid w:val="00C55A16"/>
    <w:rsid w:val="00C56057"/>
    <w:rsid w:val="00C57BC9"/>
    <w:rsid w:val="00C60C8B"/>
    <w:rsid w:val="00C60E99"/>
    <w:rsid w:val="00C61344"/>
    <w:rsid w:val="00C62D0A"/>
    <w:rsid w:val="00C631BC"/>
    <w:rsid w:val="00C634D0"/>
    <w:rsid w:val="00C64A59"/>
    <w:rsid w:val="00C6638F"/>
    <w:rsid w:val="00C711E1"/>
    <w:rsid w:val="00C7181A"/>
    <w:rsid w:val="00C739DC"/>
    <w:rsid w:val="00C73F13"/>
    <w:rsid w:val="00C74C0A"/>
    <w:rsid w:val="00C75097"/>
    <w:rsid w:val="00C7598E"/>
    <w:rsid w:val="00C7720D"/>
    <w:rsid w:val="00C77586"/>
    <w:rsid w:val="00C77CA8"/>
    <w:rsid w:val="00C807F7"/>
    <w:rsid w:val="00C83B93"/>
    <w:rsid w:val="00C84173"/>
    <w:rsid w:val="00C93742"/>
    <w:rsid w:val="00CA01CC"/>
    <w:rsid w:val="00CA0752"/>
    <w:rsid w:val="00CA3925"/>
    <w:rsid w:val="00CA44A2"/>
    <w:rsid w:val="00CA50EC"/>
    <w:rsid w:val="00CA53FF"/>
    <w:rsid w:val="00CA5BCB"/>
    <w:rsid w:val="00CA67F2"/>
    <w:rsid w:val="00CA69EA"/>
    <w:rsid w:val="00CB2B66"/>
    <w:rsid w:val="00CB3922"/>
    <w:rsid w:val="00CB3CC8"/>
    <w:rsid w:val="00CB47A8"/>
    <w:rsid w:val="00CB60B6"/>
    <w:rsid w:val="00CC0401"/>
    <w:rsid w:val="00CC0BAA"/>
    <w:rsid w:val="00CC0C22"/>
    <w:rsid w:val="00CC4E57"/>
    <w:rsid w:val="00CC5C23"/>
    <w:rsid w:val="00CC67BE"/>
    <w:rsid w:val="00CC6B65"/>
    <w:rsid w:val="00CD02EE"/>
    <w:rsid w:val="00CD10FF"/>
    <w:rsid w:val="00CD18BD"/>
    <w:rsid w:val="00CD5E49"/>
    <w:rsid w:val="00CD6D1B"/>
    <w:rsid w:val="00CD7A98"/>
    <w:rsid w:val="00CE08A5"/>
    <w:rsid w:val="00CE0BF3"/>
    <w:rsid w:val="00CE0E62"/>
    <w:rsid w:val="00CE30EA"/>
    <w:rsid w:val="00CE55DD"/>
    <w:rsid w:val="00CE6D49"/>
    <w:rsid w:val="00CE6E9E"/>
    <w:rsid w:val="00CE7729"/>
    <w:rsid w:val="00CE7F54"/>
    <w:rsid w:val="00CF0311"/>
    <w:rsid w:val="00CF03CF"/>
    <w:rsid w:val="00CF0954"/>
    <w:rsid w:val="00CF11D9"/>
    <w:rsid w:val="00CF1455"/>
    <w:rsid w:val="00CF2DB9"/>
    <w:rsid w:val="00D048E8"/>
    <w:rsid w:val="00D04CDC"/>
    <w:rsid w:val="00D05FE1"/>
    <w:rsid w:val="00D07555"/>
    <w:rsid w:val="00D1038C"/>
    <w:rsid w:val="00D108BB"/>
    <w:rsid w:val="00D1365B"/>
    <w:rsid w:val="00D1425C"/>
    <w:rsid w:val="00D17DBC"/>
    <w:rsid w:val="00D20C9B"/>
    <w:rsid w:val="00D222E7"/>
    <w:rsid w:val="00D2388D"/>
    <w:rsid w:val="00D23F7B"/>
    <w:rsid w:val="00D26C6D"/>
    <w:rsid w:val="00D27EBD"/>
    <w:rsid w:val="00D34595"/>
    <w:rsid w:val="00D34724"/>
    <w:rsid w:val="00D3781A"/>
    <w:rsid w:val="00D40179"/>
    <w:rsid w:val="00D423FF"/>
    <w:rsid w:val="00D425F6"/>
    <w:rsid w:val="00D508C2"/>
    <w:rsid w:val="00D52176"/>
    <w:rsid w:val="00D6150A"/>
    <w:rsid w:val="00D617C2"/>
    <w:rsid w:val="00D61959"/>
    <w:rsid w:val="00D622FC"/>
    <w:rsid w:val="00D62EFD"/>
    <w:rsid w:val="00D6775A"/>
    <w:rsid w:val="00D812D0"/>
    <w:rsid w:val="00D8156F"/>
    <w:rsid w:val="00D83887"/>
    <w:rsid w:val="00D84FEC"/>
    <w:rsid w:val="00D851CA"/>
    <w:rsid w:val="00D85A88"/>
    <w:rsid w:val="00D86DAB"/>
    <w:rsid w:val="00D909FF"/>
    <w:rsid w:val="00D90B24"/>
    <w:rsid w:val="00D936FC"/>
    <w:rsid w:val="00D976CF"/>
    <w:rsid w:val="00DA0C57"/>
    <w:rsid w:val="00DA0DD8"/>
    <w:rsid w:val="00DA1CAD"/>
    <w:rsid w:val="00DA3290"/>
    <w:rsid w:val="00DB069C"/>
    <w:rsid w:val="00DB1E84"/>
    <w:rsid w:val="00DB4D36"/>
    <w:rsid w:val="00DB5593"/>
    <w:rsid w:val="00DB709C"/>
    <w:rsid w:val="00DC04B4"/>
    <w:rsid w:val="00DC086A"/>
    <w:rsid w:val="00DC1181"/>
    <w:rsid w:val="00DC375A"/>
    <w:rsid w:val="00DC4419"/>
    <w:rsid w:val="00DC4D92"/>
    <w:rsid w:val="00DC6488"/>
    <w:rsid w:val="00DC762F"/>
    <w:rsid w:val="00DD0E17"/>
    <w:rsid w:val="00DD2FF0"/>
    <w:rsid w:val="00DD435A"/>
    <w:rsid w:val="00DD519C"/>
    <w:rsid w:val="00DD5AC8"/>
    <w:rsid w:val="00DD62C4"/>
    <w:rsid w:val="00DE0303"/>
    <w:rsid w:val="00DE245D"/>
    <w:rsid w:val="00DE2AD6"/>
    <w:rsid w:val="00DE2F4A"/>
    <w:rsid w:val="00DE7D34"/>
    <w:rsid w:val="00DF52F4"/>
    <w:rsid w:val="00DF560D"/>
    <w:rsid w:val="00DF62E5"/>
    <w:rsid w:val="00DF6439"/>
    <w:rsid w:val="00DF65E1"/>
    <w:rsid w:val="00E00A4A"/>
    <w:rsid w:val="00E06389"/>
    <w:rsid w:val="00E11166"/>
    <w:rsid w:val="00E168DC"/>
    <w:rsid w:val="00E17FE7"/>
    <w:rsid w:val="00E23435"/>
    <w:rsid w:val="00E24228"/>
    <w:rsid w:val="00E24CD3"/>
    <w:rsid w:val="00E2602D"/>
    <w:rsid w:val="00E27E67"/>
    <w:rsid w:val="00E3089E"/>
    <w:rsid w:val="00E30E94"/>
    <w:rsid w:val="00E31030"/>
    <w:rsid w:val="00E311C1"/>
    <w:rsid w:val="00E32D18"/>
    <w:rsid w:val="00E32DED"/>
    <w:rsid w:val="00E3350C"/>
    <w:rsid w:val="00E40932"/>
    <w:rsid w:val="00E41E9E"/>
    <w:rsid w:val="00E44A7E"/>
    <w:rsid w:val="00E451E7"/>
    <w:rsid w:val="00E519E2"/>
    <w:rsid w:val="00E52ACA"/>
    <w:rsid w:val="00E558FB"/>
    <w:rsid w:val="00E56E5D"/>
    <w:rsid w:val="00E640FD"/>
    <w:rsid w:val="00E64A82"/>
    <w:rsid w:val="00E657A8"/>
    <w:rsid w:val="00E65AEB"/>
    <w:rsid w:val="00E65F37"/>
    <w:rsid w:val="00E66A3B"/>
    <w:rsid w:val="00E70185"/>
    <w:rsid w:val="00E7327A"/>
    <w:rsid w:val="00E81D44"/>
    <w:rsid w:val="00E8459E"/>
    <w:rsid w:val="00E851E8"/>
    <w:rsid w:val="00E92613"/>
    <w:rsid w:val="00E927B2"/>
    <w:rsid w:val="00E93911"/>
    <w:rsid w:val="00E944DB"/>
    <w:rsid w:val="00E9504D"/>
    <w:rsid w:val="00E95C2C"/>
    <w:rsid w:val="00E96705"/>
    <w:rsid w:val="00E97199"/>
    <w:rsid w:val="00EA2605"/>
    <w:rsid w:val="00EA2753"/>
    <w:rsid w:val="00EA2CE7"/>
    <w:rsid w:val="00EA6E5F"/>
    <w:rsid w:val="00EB04A8"/>
    <w:rsid w:val="00EB0707"/>
    <w:rsid w:val="00EB18A6"/>
    <w:rsid w:val="00EB3121"/>
    <w:rsid w:val="00EB5AB2"/>
    <w:rsid w:val="00EB60A6"/>
    <w:rsid w:val="00EB722A"/>
    <w:rsid w:val="00EC01FF"/>
    <w:rsid w:val="00EC0CEF"/>
    <w:rsid w:val="00EC1B33"/>
    <w:rsid w:val="00EC336C"/>
    <w:rsid w:val="00EC7E01"/>
    <w:rsid w:val="00ED1DF6"/>
    <w:rsid w:val="00ED25E5"/>
    <w:rsid w:val="00ED487D"/>
    <w:rsid w:val="00ED4E26"/>
    <w:rsid w:val="00ED5018"/>
    <w:rsid w:val="00ED726C"/>
    <w:rsid w:val="00EE0D81"/>
    <w:rsid w:val="00EE5656"/>
    <w:rsid w:val="00EE71F3"/>
    <w:rsid w:val="00EE7C86"/>
    <w:rsid w:val="00EF065D"/>
    <w:rsid w:val="00EF3D1A"/>
    <w:rsid w:val="00EF4421"/>
    <w:rsid w:val="00EF452F"/>
    <w:rsid w:val="00EF4F7A"/>
    <w:rsid w:val="00EF5BF5"/>
    <w:rsid w:val="00EF6552"/>
    <w:rsid w:val="00F00438"/>
    <w:rsid w:val="00F035C6"/>
    <w:rsid w:val="00F04EA1"/>
    <w:rsid w:val="00F06108"/>
    <w:rsid w:val="00F06831"/>
    <w:rsid w:val="00F06D85"/>
    <w:rsid w:val="00F0728C"/>
    <w:rsid w:val="00F13D66"/>
    <w:rsid w:val="00F14721"/>
    <w:rsid w:val="00F172EF"/>
    <w:rsid w:val="00F21436"/>
    <w:rsid w:val="00F216A0"/>
    <w:rsid w:val="00F24C1C"/>
    <w:rsid w:val="00F251D7"/>
    <w:rsid w:val="00F260DE"/>
    <w:rsid w:val="00F26AAA"/>
    <w:rsid w:val="00F27AA4"/>
    <w:rsid w:val="00F27F1E"/>
    <w:rsid w:val="00F32B7F"/>
    <w:rsid w:val="00F3319A"/>
    <w:rsid w:val="00F35E39"/>
    <w:rsid w:val="00F36BF0"/>
    <w:rsid w:val="00F37413"/>
    <w:rsid w:val="00F42F8B"/>
    <w:rsid w:val="00F450BF"/>
    <w:rsid w:val="00F46C30"/>
    <w:rsid w:val="00F47621"/>
    <w:rsid w:val="00F504ED"/>
    <w:rsid w:val="00F52880"/>
    <w:rsid w:val="00F52900"/>
    <w:rsid w:val="00F52EB8"/>
    <w:rsid w:val="00F534F6"/>
    <w:rsid w:val="00F53729"/>
    <w:rsid w:val="00F54DAD"/>
    <w:rsid w:val="00F616C8"/>
    <w:rsid w:val="00F64027"/>
    <w:rsid w:val="00F65026"/>
    <w:rsid w:val="00F651EE"/>
    <w:rsid w:val="00F6629A"/>
    <w:rsid w:val="00F671C4"/>
    <w:rsid w:val="00F704A4"/>
    <w:rsid w:val="00F71E86"/>
    <w:rsid w:val="00F733AD"/>
    <w:rsid w:val="00F76567"/>
    <w:rsid w:val="00F76A59"/>
    <w:rsid w:val="00F77782"/>
    <w:rsid w:val="00F84852"/>
    <w:rsid w:val="00F84B2A"/>
    <w:rsid w:val="00F85A8B"/>
    <w:rsid w:val="00F868B8"/>
    <w:rsid w:val="00F86A9C"/>
    <w:rsid w:val="00F86FCC"/>
    <w:rsid w:val="00F91E26"/>
    <w:rsid w:val="00F937FD"/>
    <w:rsid w:val="00F950B7"/>
    <w:rsid w:val="00F95639"/>
    <w:rsid w:val="00F96FF5"/>
    <w:rsid w:val="00F979A5"/>
    <w:rsid w:val="00FA155A"/>
    <w:rsid w:val="00FA21BB"/>
    <w:rsid w:val="00FA2677"/>
    <w:rsid w:val="00FA4AF6"/>
    <w:rsid w:val="00FA6345"/>
    <w:rsid w:val="00FB098E"/>
    <w:rsid w:val="00FB1D5A"/>
    <w:rsid w:val="00FB402A"/>
    <w:rsid w:val="00FB7959"/>
    <w:rsid w:val="00FC01CB"/>
    <w:rsid w:val="00FC0DCB"/>
    <w:rsid w:val="00FC0EE1"/>
    <w:rsid w:val="00FC10CF"/>
    <w:rsid w:val="00FC1BD0"/>
    <w:rsid w:val="00FC263C"/>
    <w:rsid w:val="00FC321D"/>
    <w:rsid w:val="00FC4377"/>
    <w:rsid w:val="00FC69DC"/>
    <w:rsid w:val="00FC73A5"/>
    <w:rsid w:val="00FC7E02"/>
    <w:rsid w:val="00FD1D4C"/>
    <w:rsid w:val="00FD5C95"/>
    <w:rsid w:val="00FE0A0C"/>
    <w:rsid w:val="00FE12F7"/>
    <w:rsid w:val="00FE1389"/>
    <w:rsid w:val="00FE45A5"/>
    <w:rsid w:val="00FE5718"/>
    <w:rsid w:val="00FE6283"/>
    <w:rsid w:val="00FF2510"/>
    <w:rsid w:val="00FF3473"/>
    <w:rsid w:val="00FF4E3A"/>
    <w:rsid w:val="00FF4FB7"/>
    <w:rsid w:val="00FF6088"/>
    <w:rsid w:val="00FF7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3"/>
    <o:shapelayout v:ext="edit">
      <o:idmap v:ext="edit" data="1"/>
    </o:shapelayout>
  </w:shapeDefaults>
  <w:decimalSymbol w:val=","/>
  <w:listSeparator w:val=";"/>
  <w14:docId w14:val="1C6FA004"/>
  <w15:docId w15:val="{657D43BC-3378-4522-B611-21F128B78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C93742"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8652B6"/>
    <w:pPr>
      <w:keepNext/>
      <w:jc w:val="center"/>
      <w:outlineLvl w:val="0"/>
    </w:pPr>
    <w:rPr>
      <w:rFonts w:ascii="Times New Roman" w:hAnsi="Times New Roman"/>
      <w:b/>
      <w:sz w:val="28"/>
      <w:u w:val="single"/>
    </w:rPr>
  </w:style>
  <w:style w:type="paragraph" w:styleId="Ttulo2">
    <w:name w:val="heading 2"/>
    <w:basedOn w:val="Normal"/>
    <w:next w:val="Normal"/>
    <w:link w:val="Ttulo2Char"/>
    <w:qFormat/>
    <w:rsid w:val="008652B6"/>
    <w:pPr>
      <w:keepNext/>
      <w:outlineLvl w:val="1"/>
    </w:pPr>
    <w:rPr>
      <w:rFonts w:ascii="Times New Roman" w:hAnsi="Times New Roman"/>
      <w:b/>
      <w:sz w:val="28"/>
      <w:u w:val="single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EB722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104252"/>
    <w:pPr>
      <w:keepNext/>
      <w:keepLines/>
      <w:widowControl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78089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7D24F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4180D"/>
    <w:pPr>
      <w:keepNext/>
      <w:keepLines/>
      <w:widowControl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910B72"/>
    <w:rPr>
      <w:rFonts w:eastAsiaTheme="minorHAnsi" w:cstheme="minorBidi"/>
      <w:b/>
      <w:sz w:val="28"/>
      <w:szCs w:val="22"/>
      <w:u w:val="single"/>
      <w:lang w:val="en-US" w:eastAsia="en-US"/>
    </w:rPr>
  </w:style>
  <w:style w:type="paragraph" w:styleId="Cabealho">
    <w:name w:val="header"/>
    <w:basedOn w:val="Normal"/>
    <w:link w:val="CabealhoChar"/>
    <w:rsid w:val="0056506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631BC"/>
    <w:rPr>
      <w:rFonts w:ascii="Garamond" w:hAnsi="Garamond"/>
      <w:sz w:val="26"/>
    </w:rPr>
  </w:style>
  <w:style w:type="paragraph" w:styleId="Rodap">
    <w:name w:val="footer"/>
    <w:basedOn w:val="Normal"/>
    <w:link w:val="RodapChar"/>
    <w:uiPriority w:val="99"/>
    <w:rsid w:val="0056506F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C631BC"/>
    <w:rPr>
      <w:rFonts w:ascii="Garamond" w:hAnsi="Garamond"/>
      <w:sz w:val="26"/>
    </w:rPr>
  </w:style>
  <w:style w:type="paragraph" w:styleId="Ttulo">
    <w:name w:val="Title"/>
    <w:basedOn w:val="Normal"/>
    <w:link w:val="TtuloChar"/>
    <w:qFormat/>
    <w:rsid w:val="008652B6"/>
    <w:pPr>
      <w:jc w:val="center"/>
    </w:pPr>
    <w:rPr>
      <w:rFonts w:ascii="Times New Roman" w:hAnsi="Times New Roman"/>
      <w:sz w:val="24"/>
    </w:rPr>
  </w:style>
  <w:style w:type="character" w:customStyle="1" w:styleId="TtuloChar">
    <w:name w:val="Título Char"/>
    <w:basedOn w:val="Fontepargpadro"/>
    <w:link w:val="Ttulo"/>
    <w:rsid w:val="00993BFD"/>
    <w:rPr>
      <w:sz w:val="24"/>
    </w:rPr>
  </w:style>
  <w:style w:type="paragraph" w:styleId="Corpodetexto2">
    <w:name w:val="Body Text 2"/>
    <w:basedOn w:val="Normal"/>
    <w:link w:val="Corpodetexto2Char"/>
    <w:rsid w:val="008652B6"/>
    <w:pPr>
      <w:jc w:val="both"/>
    </w:pPr>
    <w:rPr>
      <w:rFonts w:ascii="Times New Roman" w:hAnsi="Times New Roman"/>
      <w:sz w:val="24"/>
    </w:rPr>
  </w:style>
  <w:style w:type="character" w:styleId="Hyperlink">
    <w:name w:val="Hyperlink"/>
    <w:rsid w:val="00C631BC"/>
    <w:rPr>
      <w:color w:val="0000FF"/>
      <w:u w:val="single"/>
    </w:rPr>
  </w:style>
  <w:style w:type="paragraph" w:styleId="NormalWeb">
    <w:name w:val="Normal (Web)"/>
    <w:basedOn w:val="Normal"/>
    <w:uiPriority w:val="99"/>
    <w:rsid w:val="00B3073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Forte">
    <w:name w:val="Strong"/>
    <w:qFormat/>
    <w:rsid w:val="00B30736"/>
    <w:rPr>
      <w:b/>
      <w:bCs/>
    </w:rPr>
  </w:style>
  <w:style w:type="paragraph" w:styleId="Citao">
    <w:name w:val="Quote"/>
    <w:basedOn w:val="Normal"/>
    <w:next w:val="Normal"/>
    <w:link w:val="CitaoChar"/>
    <w:uiPriority w:val="29"/>
    <w:qFormat/>
    <w:rsid w:val="00546502"/>
    <w:rPr>
      <w:i/>
      <w:iCs/>
      <w:color w:val="000000"/>
    </w:rPr>
  </w:style>
  <w:style w:type="character" w:customStyle="1" w:styleId="CitaoChar">
    <w:name w:val="Citação Char"/>
    <w:link w:val="Citao"/>
    <w:uiPriority w:val="29"/>
    <w:rsid w:val="00546502"/>
    <w:rPr>
      <w:rFonts w:ascii="Garamond" w:hAnsi="Garamond"/>
      <w:i/>
      <w:iCs/>
      <w:color w:val="000000"/>
      <w:sz w:val="26"/>
    </w:rPr>
  </w:style>
  <w:style w:type="character" w:styleId="nfase">
    <w:name w:val="Emphasis"/>
    <w:uiPriority w:val="20"/>
    <w:qFormat/>
    <w:rsid w:val="009C1BDE"/>
    <w:rPr>
      <w:i/>
      <w:iCs/>
    </w:rPr>
  </w:style>
  <w:style w:type="paragraph" w:styleId="PargrafodaLista">
    <w:name w:val="List Paragraph"/>
    <w:basedOn w:val="Normal"/>
    <w:uiPriority w:val="1"/>
    <w:qFormat/>
    <w:rsid w:val="005028B5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table" w:styleId="Tabelacomefeitos3D2">
    <w:name w:val="Table 3D effects 2"/>
    <w:basedOn w:val="Tabelanormal"/>
    <w:rsid w:val="008F5768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aMdia2-nfase1">
    <w:name w:val="Medium List 2 Accent 1"/>
    <w:basedOn w:val="Tabelanormal"/>
    <w:uiPriority w:val="66"/>
    <w:rsid w:val="00D425F6"/>
    <w:rPr>
      <w:rFonts w:ascii="Cambria" w:hAnsi="Cambria"/>
      <w:color w:val="000000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radeMdia3-nfase3">
    <w:name w:val="Medium Grid 3 Accent 3"/>
    <w:basedOn w:val="Tabelanormal"/>
    <w:uiPriority w:val="69"/>
    <w:rsid w:val="00AE36F2"/>
    <w:pPr>
      <w:jc w:val="both"/>
    </w:pPr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Tabelacomgrade">
    <w:name w:val="Table Grid"/>
    <w:basedOn w:val="Tabelanormal"/>
    <w:rsid w:val="00F85A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adeMdia3-nfase1">
    <w:name w:val="Medium Grid 3 Accent 1"/>
    <w:basedOn w:val="Tabelanormal"/>
    <w:uiPriority w:val="69"/>
    <w:rsid w:val="00F85A8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GradeMdia3-nfase5">
    <w:name w:val="Medium Grid 3 Accent 5"/>
    <w:basedOn w:val="Tabelanormal"/>
    <w:uiPriority w:val="69"/>
    <w:rsid w:val="00120C1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Tabelacomgrade8">
    <w:name w:val="Table Grid 8"/>
    <w:basedOn w:val="Tabelanormal"/>
    <w:rsid w:val="0052146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balo">
    <w:name w:val="Balloon Text"/>
    <w:basedOn w:val="Normal"/>
    <w:link w:val="TextodebaloChar"/>
    <w:rsid w:val="00765F9B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765F9B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uiPriority w:val="1"/>
    <w:qFormat/>
    <w:rsid w:val="00993BF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1"/>
    <w:rsid w:val="00993BFD"/>
    <w:rPr>
      <w:rFonts w:ascii="Garamond" w:hAnsi="Garamond"/>
      <w:sz w:val="26"/>
    </w:rPr>
  </w:style>
  <w:style w:type="paragraph" w:customStyle="1" w:styleId="Default">
    <w:name w:val="Default"/>
    <w:rsid w:val="00BF622E"/>
    <w:pPr>
      <w:autoSpaceDE w:val="0"/>
      <w:autoSpaceDN w:val="0"/>
      <w:adjustRightInd w:val="0"/>
    </w:pPr>
    <w:rPr>
      <w:rFonts w:ascii="Century Gothic" w:eastAsiaTheme="minorHAnsi" w:hAnsi="Century Gothic" w:cs="Century Gothic"/>
      <w:color w:val="000000"/>
      <w:sz w:val="24"/>
      <w:szCs w:val="24"/>
      <w:lang w:eastAsia="en-US"/>
    </w:rPr>
  </w:style>
  <w:style w:type="table" w:customStyle="1" w:styleId="Tabelacomgrade1">
    <w:name w:val="Tabela com grade1"/>
    <w:basedOn w:val="Tabelanormal"/>
    <w:next w:val="Tabelacomgrade"/>
    <w:uiPriority w:val="59"/>
    <w:rsid w:val="00BF62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tulo21">
    <w:name w:val="Título 21"/>
    <w:basedOn w:val="Normal"/>
    <w:uiPriority w:val="1"/>
    <w:qFormat/>
    <w:rsid w:val="005D342B"/>
    <w:pPr>
      <w:ind w:left="119"/>
      <w:outlineLvl w:val="2"/>
    </w:pPr>
    <w:rPr>
      <w:rFonts w:ascii="Courier New" w:eastAsia="Courier New" w:hAnsi="Courier New"/>
      <w:b/>
      <w:bCs/>
      <w:sz w:val="20"/>
      <w:szCs w:val="20"/>
    </w:rPr>
  </w:style>
  <w:style w:type="paragraph" w:customStyle="1" w:styleId="western">
    <w:name w:val="western"/>
    <w:basedOn w:val="Normal"/>
    <w:rsid w:val="005D342B"/>
    <w:pPr>
      <w:widowControl/>
      <w:spacing w:before="280" w:after="119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styleId="TextodoEspaoReservado">
    <w:name w:val="Placeholder Text"/>
    <w:basedOn w:val="Fontepargpadro"/>
    <w:uiPriority w:val="99"/>
    <w:semiHidden/>
    <w:rsid w:val="00F35E39"/>
    <w:rPr>
      <w:color w:val="808080"/>
    </w:rPr>
  </w:style>
  <w:style w:type="paragraph" w:customStyle="1" w:styleId="Standard">
    <w:name w:val="Standard"/>
    <w:rsid w:val="00F35E39"/>
    <w:pPr>
      <w:suppressAutoHyphens/>
    </w:pPr>
    <w:rPr>
      <w:kern w:val="2"/>
      <w:sz w:val="24"/>
      <w:szCs w:val="24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1">
    <w:name w:val="Título 11"/>
    <w:basedOn w:val="Normal"/>
    <w:uiPriority w:val="1"/>
    <w:qFormat/>
    <w:rsid w:val="00910B72"/>
    <w:pPr>
      <w:spacing w:before="95"/>
      <w:ind w:left="155"/>
      <w:outlineLvl w:val="1"/>
    </w:pPr>
    <w:rPr>
      <w:rFonts w:ascii="Courier New" w:eastAsia="Courier New" w:hAnsi="Courier New"/>
      <w:u w:val="single"/>
    </w:rPr>
  </w:style>
  <w:style w:type="paragraph" w:customStyle="1" w:styleId="TableParagraph">
    <w:name w:val="Table Paragraph"/>
    <w:basedOn w:val="Normal"/>
    <w:uiPriority w:val="1"/>
    <w:qFormat/>
    <w:rsid w:val="00910B72"/>
  </w:style>
  <w:style w:type="character" w:customStyle="1" w:styleId="st1">
    <w:name w:val="st1"/>
    <w:rsid w:val="00910B72"/>
  </w:style>
  <w:style w:type="paragraph" w:customStyle="1" w:styleId="SemEspaamento1">
    <w:name w:val="Sem Espaçamento1"/>
    <w:rsid w:val="00910B72"/>
    <w:pPr>
      <w:suppressAutoHyphens/>
    </w:pPr>
    <w:rPr>
      <w:rFonts w:eastAsia="Calibri"/>
      <w:kern w:val="2"/>
      <w:sz w:val="24"/>
      <w:szCs w:val="24"/>
      <w:lang w:eastAsia="zh-CN"/>
    </w:rPr>
  </w:style>
  <w:style w:type="character" w:customStyle="1" w:styleId="RodapChar2">
    <w:name w:val="Rodapé Char2"/>
    <w:basedOn w:val="Fontepargpadro"/>
    <w:semiHidden/>
    <w:rsid w:val="00910B72"/>
    <w:rPr>
      <w:lang w:val="pt-BR" w:eastAsia="pt-BR" w:bidi="ar-SA"/>
    </w:rPr>
  </w:style>
  <w:style w:type="paragraph" w:styleId="Textodenotaderodap">
    <w:name w:val="footnote text"/>
    <w:basedOn w:val="Normal"/>
    <w:link w:val="TextodenotaderodapChar"/>
    <w:rsid w:val="00910B72"/>
    <w:pPr>
      <w:widowControl/>
      <w:spacing w:after="200" w:line="276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rsid w:val="00910B72"/>
    <w:rPr>
      <w:rFonts w:ascii="Calibri" w:hAnsi="Calibri"/>
      <w:lang w:eastAsia="en-US"/>
    </w:rPr>
  </w:style>
  <w:style w:type="character" w:styleId="Refdenotaderodap">
    <w:name w:val="footnote reference"/>
    <w:basedOn w:val="Fontepargpadro"/>
    <w:rsid w:val="00910B72"/>
    <w:rPr>
      <w:vertAlign w:val="superscript"/>
    </w:rPr>
  </w:style>
  <w:style w:type="paragraph" w:customStyle="1" w:styleId="yiv6422023043msobodytext">
    <w:name w:val="yiv6422023043msobodytext"/>
    <w:basedOn w:val="Normal"/>
    <w:rsid w:val="00910B72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t-BR"/>
    </w:rPr>
  </w:style>
  <w:style w:type="paragraph" w:customStyle="1" w:styleId="Normal0">
    <w:name w:val="[Normal]"/>
    <w:uiPriority w:val="99"/>
    <w:rsid w:val="00910B7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3">
    <w:name w:val="Body Text 3"/>
    <w:basedOn w:val="Normal"/>
    <w:link w:val="Corpodetexto3Char"/>
    <w:rsid w:val="0083095A"/>
    <w:pPr>
      <w:widowControl/>
      <w:spacing w:after="120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Corpodetexto3Char">
    <w:name w:val="Corpo de texto 3 Char"/>
    <w:basedOn w:val="Fontepargpadro"/>
    <w:link w:val="Corpodetexto3"/>
    <w:rsid w:val="0083095A"/>
    <w:rPr>
      <w:sz w:val="16"/>
      <w:szCs w:val="16"/>
    </w:rPr>
  </w:style>
  <w:style w:type="table" w:customStyle="1" w:styleId="Tabelacomgrade2">
    <w:name w:val="Tabela com grade2"/>
    <w:basedOn w:val="Tabelanormal"/>
    <w:next w:val="Tabelacomgrade"/>
    <w:uiPriority w:val="39"/>
    <w:rsid w:val="00D05FE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qFormat/>
    <w:rsid w:val="00973FE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Ttulo3Char">
    <w:name w:val="Título 3 Char"/>
    <w:basedOn w:val="Fontepargpadro"/>
    <w:link w:val="Ttulo3"/>
    <w:semiHidden/>
    <w:rsid w:val="00EB722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Recuodecorpodetexto">
    <w:name w:val="Body Text Indent"/>
    <w:basedOn w:val="Normal"/>
    <w:link w:val="RecuodecorpodetextoChar"/>
    <w:unhideWhenUsed/>
    <w:rsid w:val="00EB722A"/>
    <w:pPr>
      <w:widowControl/>
      <w:spacing w:after="120" w:line="259" w:lineRule="auto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EB722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tulo6Char">
    <w:name w:val="Título 6 Char"/>
    <w:basedOn w:val="Fontepargpadro"/>
    <w:link w:val="Ttulo6"/>
    <w:semiHidden/>
    <w:rsid w:val="007D24F4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Ttulo1Char">
    <w:name w:val="Título 1 Char"/>
    <w:basedOn w:val="Fontepargpadro"/>
    <w:link w:val="Ttulo1"/>
    <w:rsid w:val="007D24F4"/>
    <w:rPr>
      <w:rFonts w:eastAsiaTheme="minorHAnsi" w:cstheme="minorBidi"/>
      <w:b/>
      <w:sz w:val="28"/>
      <w:szCs w:val="22"/>
      <w:u w:val="single"/>
      <w:lang w:val="en-US" w:eastAsia="en-US"/>
    </w:rPr>
  </w:style>
  <w:style w:type="character" w:customStyle="1" w:styleId="Corpodetexto2Char">
    <w:name w:val="Corpo de texto 2 Char"/>
    <w:basedOn w:val="Fontepargpadro"/>
    <w:link w:val="Corpodetexto2"/>
    <w:rsid w:val="007D24F4"/>
    <w:rPr>
      <w:rFonts w:eastAsiaTheme="minorHAnsi" w:cstheme="minorBidi"/>
      <w:sz w:val="24"/>
      <w:szCs w:val="22"/>
      <w:lang w:val="en-US" w:eastAsia="en-US"/>
    </w:rPr>
  </w:style>
  <w:style w:type="paragraph" w:styleId="TextosemFormatao">
    <w:name w:val="Plain Text"/>
    <w:basedOn w:val="Normal"/>
    <w:link w:val="TextosemFormataoChar"/>
    <w:semiHidden/>
    <w:unhideWhenUsed/>
    <w:rsid w:val="007D24F4"/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7D24F4"/>
    <w:rPr>
      <w:rFonts w:ascii="Consolas" w:eastAsiaTheme="minorHAnsi" w:hAnsi="Consolas" w:cs="Consolas"/>
      <w:sz w:val="21"/>
      <w:szCs w:val="21"/>
      <w:lang w:eastAsia="en-US"/>
    </w:rPr>
  </w:style>
  <w:style w:type="paragraph" w:customStyle="1" w:styleId="msonormal0">
    <w:name w:val="msonormal"/>
    <w:basedOn w:val="Normal"/>
    <w:rsid w:val="007D24F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6">
    <w:name w:val="xl66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67">
    <w:name w:val="xl67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8">
    <w:name w:val="xl68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69">
    <w:name w:val="xl69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0">
    <w:name w:val="xl70"/>
    <w:basedOn w:val="Normal"/>
    <w:rsid w:val="007D24F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0B11AC"/>
    <w:rPr>
      <w:color w:val="800080"/>
      <w:u w:val="single"/>
    </w:rPr>
  </w:style>
  <w:style w:type="paragraph" w:customStyle="1" w:styleId="xl71">
    <w:name w:val="xl71"/>
    <w:basedOn w:val="Normal"/>
    <w:rsid w:val="000B11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semiHidden/>
    <w:rsid w:val="00104252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paragraph" w:customStyle="1" w:styleId="Nvel2">
    <w:name w:val="Nível 2"/>
    <w:basedOn w:val="Normal"/>
    <w:next w:val="Normal"/>
    <w:rsid w:val="00104252"/>
    <w:pPr>
      <w:widowControl/>
      <w:spacing w:after="120"/>
      <w:jc w:val="both"/>
    </w:pPr>
    <w:rPr>
      <w:rFonts w:ascii="Arial" w:eastAsiaTheme="minorEastAsia" w:hAnsi="Arial" w:cs="Times New Roman"/>
      <w:b/>
      <w:sz w:val="24"/>
      <w:szCs w:val="20"/>
      <w:lang w:eastAsia="pt-BR"/>
    </w:rPr>
  </w:style>
  <w:style w:type="character" w:customStyle="1" w:styleId="normalchar1">
    <w:name w:val="normal__char1"/>
    <w:rsid w:val="00104252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104252"/>
  </w:style>
  <w:style w:type="paragraph" w:styleId="Commarcadores5">
    <w:name w:val="List Bullet 5"/>
    <w:basedOn w:val="Normal"/>
    <w:rsid w:val="00104252"/>
    <w:pPr>
      <w:widowControl/>
      <w:numPr>
        <w:numId w:val="2"/>
      </w:numPr>
      <w:contextualSpacing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citao2">
    <w:name w:val="citação 2"/>
    <w:basedOn w:val="Citao"/>
    <w:link w:val="citao2Char"/>
    <w:qFormat/>
    <w:rsid w:val="00104252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sz w:val="26"/>
      <w:szCs w:val="20"/>
    </w:rPr>
  </w:style>
  <w:style w:type="character" w:customStyle="1" w:styleId="citao2Char">
    <w:name w:val="citação 2 Char"/>
    <w:basedOn w:val="CitaoChar"/>
    <w:link w:val="citao2"/>
    <w:rsid w:val="00104252"/>
    <w:rPr>
      <w:rFonts w:ascii="Arial" w:eastAsia="Calibri" w:hAnsi="Arial" w:cs="Tahoma"/>
      <w:i/>
      <w:iCs/>
      <w:color w:val="000000"/>
      <w:sz w:val="26"/>
      <w:shd w:val="clear" w:color="auto" w:fill="FFFFCC"/>
      <w:lang w:eastAsia="en-US"/>
    </w:rPr>
  </w:style>
  <w:style w:type="numbering" w:customStyle="1" w:styleId="Estilo1">
    <w:name w:val="Estilo1"/>
    <w:uiPriority w:val="99"/>
    <w:rsid w:val="00104252"/>
    <w:pPr>
      <w:numPr>
        <w:numId w:val="3"/>
      </w:numPr>
    </w:pPr>
  </w:style>
  <w:style w:type="numbering" w:customStyle="1" w:styleId="Estilo2">
    <w:name w:val="Estilo2"/>
    <w:uiPriority w:val="99"/>
    <w:rsid w:val="00104252"/>
    <w:pPr>
      <w:numPr>
        <w:numId w:val="4"/>
      </w:numPr>
    </w:pPr>
  </w:style>
  <w:style w:type="numbering" w:customStyle="1" w:styleId="Estilo3">
    <w:name w:val="Estilo3"/>
    <w:uiPriority w:val="99"/>
    <w:rsid w:val="00104252"/>
    <w:pPr>
      <w:numPr>
        <w:numId w:val="5"/>
      </w:numPr>
    </w:pPr>
  </w:style>
  <w:style w:type="numbering" w:customStyle="1" w:styleId="Estilo4">
    <w:name w:val="Estilo4"/>
    <w:uiPriority w:val="99"/>
    <w:rsid w:val="00104252"/>
    <w:pPr>
      <w:numPr>
        <w:numId w:val="6"/>
      </w:numPr>
    </w:pPr>
  </w:style>
  <w:style w:type="numbering" w:customStyle="1" w:styleId="Estilo5">
    <w:name w:val="Estilo5"/>
    <w:uiPriority w:val="99"/>
    <w:rsid w:val="00104252"/>
    <w:pPr>
      <w:numPr>
        <w:numId w:val="7"/>
      </w:numPr>
    </w:pPr>
  </w:style>
  <w:style w:type="numbering" w:customStyle="1" w:styleId="Estilo6">
    <w:name w:val="Estilo6"/>
    <w:uiPriority w:val="99"/>
    <w:rsid w:val="00104252"/>
    <w:pPr>
      <w:numPr>
        <w:numId w:val="8"/>
      </w:numPr>
    </w:pPr>
  </w:style>
  <w:style w:type="character" w:styleId="Refdecomentrio">
    <w:name w:val="annotation reference"/>
    <w:basedOn w:val="Fontepargpadro"/>
    <w:uiPriority w:val="99"/>
    <w:unhideWhenUsed/>
    <w:rsid w:val="0010425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104252"/>
    <w:pPr>
      <w:widowControl/>
    </w:pPr>
    <w:rPr>
      <w:rFonts w:ascii="Ecofont_Spranq_eco_Sans" w:eastAsiaTheme="minorEastAsia" w:hAnsi="Ecofont_Spranq_eco_Sans" w:cs="Tahoma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104252"/>
    <w:rPr>
      <w:rFonts w:ascii="Ecofont_Spranq_eco_Sans" w:eastAsiaTheme="minorEastAsia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10425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104252"/>
    <w:rPr>
      <w:rFonts w:ascii="Ecofont_Spranq_eco_Sans" w:eastAsiaTheme="minorEastAsia" w:hAnsi="Ecofont_Spranq_eco_Sans" w:cs="Tahoma"/>
      <w:b/>
      <w:bCs/>
    </w:rPr>
  </w:style>
  <w:style w:type="paragraph" w:customStyle="1" w:styleId="Nivel01">
    <w:name w:val="Nivel 01"/>
    <w:basedOn w:val="Ttulo1"/>
    <w:next w:val="Normal"/>
    <w:link w:val="Nivel01Char"/>
    <w:qFormat/>
    <w:rsid w:val="00104252"/>
    <w:pPr>
      <w:keepLines/>
      <w:widowControl/>
      <w:numPr>
        <w:numId w:val="1"/>
      </w:numPr>
      <w:tabs>
        <w:tab w:val="left" w:pos="567"/>
      </w:tabs>
      <w:spacing w:before="240"/>
      <w:jc w:val="both"/>
    </w:pPr>
    <w:rPr>
      <w:rFonts w:ascii="Ecofont_Spranq_eco_Sans" w:eastAsiaTheme="majorEastAsia" w:hAnsi="Ecofont_Spranq_eco_Sans" w:cs="Times New Roman"/>
      <w:bCs/>
      <w:color w:val="000000"/>
      <w:sz w:val="24"/>
      <w:szCs w:val="20"/>
      <w:u w:val="none"/>
      <w:lang w:eastAsia="pt-BR"/>
    </w:rPr>
  </w:style>
  <w:style w:type="paragraph" w:customStyle="1" w:styleId="Nivel01Titulo">
    <w:name w:val="Nivel_01_Titulo"/>
    <w:basedOn w:val="Nivel01"/>
    <w:link w:val="Nivel01TituloChar"/>
    <w:rsid w:val="00104252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Char">
    <w:name w:val="Nivel 01 Char"/>
    <w:basedOn w:val="TtuloChar"/>
    <w:link w:val="Nivel01"/>
    <w:rsid w:val="00104252"/>
    <w:rPr>
      <w:rFonts w:ascii="Ecofont_Spranq_eco_Sans" w:eastAsiaTheme="majorEastAsia" w:hAnsi="Ecofont_Spranq_eco_Sans"/>
      <w:b/>
      <w:bCs/>
      <w:color w:val="000000"/>
      <w:sz w:val="24"/>
    </w:rPr>
  </w:style>
  <w:style w:type="character" w:customStyle="1" w:styleId="Nivel01TituloChar">
    <w:name w:val="Nivel_01_Titulo Char"/>
    <w:basedOn w:val="Nivel01Char"/>
    <w:link w:val="Nivel01Titulo"/>
    <w:rsid w:val="00104252"/>
    <w:rPr>
      <w:rFonts w:ascii="Ecofont_Spranq_eco_Sans" w:eastAsiaTheme="majorEastAsia" w:hAnsi="Ecofont_Spranq_eco_Sans" w:cstheme="majorBidi"/>
      <w:b/>
      <w:bCs/>
      <w:color w:val="000000" w:themeColor="text1"/>
      <w:spacing w:val="5"/>
      <w:kern w:val="28"/>
      <w:sz w:val="52"/>
      <w:szCs w:val="52"/>
    </w:rPr>
  </w:style>
  <w:style w:type="paragraph" w:customStyle="1" w:styleId="PADRO">
    <w:name w:val="PADRÃO"/>
    <w:rsid w:val="00104252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104252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qFormat/>
    <w:rsid w:val="00104252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0"/>
      <w:lang w:eastAsia="pt-BR"/>
    </w:rPr>
  </w:style>
  <w:style w:type="paragraph" w:customStyle="1" w:styleId="paragraph">
    <w:name w:val="paragraph"/>
    <w:basedOn w:val="Normal"/>
    <w:rsid w:val="0010425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104252"/>
  </w:style>
  <w:style w:type="character" w:customStyle="1" w:styleId="eop">
    <w:name w:val="eop"/>
    <w:basedOn w:val="Fontepargpadro"/>
    <w:rsid w:val="00104252"/>
  </w:style>
  <w:style w:type="character" w:customStyle="1" w:styleId="spellingerror">
    <w:name w:val="spellingerror"/>
    <w:basedOn w:val="Fontepargpadro"/>
    <w:rsid w:val="00104252"/>
  </w:style>
  <w:style w:type="paragraph" w:customStyle="1" w:styleId="Nivel10">
    <w:name w:val="Nivel1"/>
    <w:basedOn w:val="Ttulo1"/>
    <w:link w:val="Nivel1Char"/>
    <w:qFormat/>
    <w:rsid w:val="00104252"/>
    <w:pPr>
      <w:keepLines/>
      <w:widowControl/>
      <w:spacing w:before="480" w:line="276" w:lineRule="auto"/>
      <w:ind w:left="357" w:hanging="357"/>
      <w:jc w:val="both"/>
    </w:pPr>
    <w:rPr>
      <w:rFonts w:ascii="Arial" w:eastAsiaTheme="majorEastAsia" w:hAnsi="Arial" w:cs="Arial"/>
      <w:color w:val="000000"/>
      <w:szCs w:val="28"/>
      <w:lang w:val="en-US"/>
    </w:rPr>
  </w:style>
  <w:style w:type="character" w:customStyle="1" w:styleId="Nivel1Char">
    <w:name w:val="Nivel1 Char"/>
    <w:basedOn w:val="Ttulo1Char"/>
    <w:link w:val="Nivel10"/>
    <w:rsid w:val="00104252"/>
    <w:rPr>
      <w:rFonts w:ascii="Arial" w:eastAsiaTheme="majorEastAsia" w:hAnsi="Arial" w:cs="Arial"/>
      <w:b/>
      <w:color w:val="000000"/>
      <w:sz w:val="28"/>
      <w:szCs w:val="28"/>
      <w:u w:val="single"/>
      <w:lang w:val="en-US" w:eastAsia="en-US"/>
    </w:rPr>
  </w:style>
  <w:style w:type="paragraph" w:customStyle="1" w:styleId="PargrafodaLista1">
    <w:name w:val="Parágrafo da Lista1"/>
    <w:basedOn w:val="Normal"/>
    <w:qFormat/>
    <w:rsid w:val="00104252"/>
    <w:pPr>
      <w:widowControl/>
      <w:ind w:left="720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2">
    <w:name w:val="Nivel 2"/>
    <w:link w:val="Nivel2Char"/>
    <w:qFormat/>
    <w:rsid w:val="00104252"/>
    <w:pPr>
      <w:numPr>
        <w:ilvl w:val="1"/>
        <w:numId w:val="13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104252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qFormat/>
    <w:rsid w:val="00104252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104252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104252"/>
    <w:pPr>
      <w:numPr>
        <w:ilvl w:val="4"/>
      </w:numPr>
      <w:ind w:left="3348" w:hanging="1080"/>
    </w:pPr>
  </w:style>
  <w:style w:type="character" w:customStyle="1" w:styleId="Nivel4Char">
    <w:name w:val="Nivel 4 Char"/>
    <w:basedOn w:val="Fontepargpadro"/>
    <w:link w:val="Nivel4"/>
    <w:rsid w:val="00104252"/>
    <w:rPr>
      <w:rFonts w:ascii="Ecofont_Spranq_eco_Sans" w:eastAsia="Arial Unicode MS" w:hAnsi="Ecofont_Spranq_eco_Sans" w:cs="Arial"/>
    </w:rPr>
  </w:style>
  <w:style w:type="paragraph" w:customStyle="1" w:styleId="textbody">
    <w:name w:val="textbody"/>
    <w:basedOn w:val="Normal"/>
    <w:rsid w:val="0010425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104252"/>
    <w:rPr>
      <w:color w:val="605E5C"/>
      <w:shd w:val="clear" w:color="auto" w:fill="E1DFDD"/>
    </w:rPr>
  </w:style>
  <w:style w:type="paragraph" w:customStyle="1" w:styleId="semestilo">
    <w:name w:val="(sem estilo"/>
    <w:basedOn w:val="Normal"/>
    <w:rsid w:val="00104252"/>
    <w:pPr>
      <w:widowControl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SombreamentoMdio1-nfase31">
    <w:name w:val="Sombreamento Médio 1 - Ênfase 31"/>
    <w:basedOn w:val="Normal"/>
    <w:next w:val="Normal"/>
    <w:rsid w:val="00BD3358"/>
    <w:pPr>
      <w:widowControl/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character" w:customStyle="1" w:styleId="Nivel2Char">
    <w:name w:val="Nivel 2 Char"/>
    <w:basedOn w:val="Fontepargpadro"/>
    <w:link w:val="Nivel2"/>
    <w:rsid w:val="00BD3358"/>
    <w:rPr>
      <w:rFonts w:ascii="Ecofont_Spranq_eco_Sans" w:eastAsia="Arial Unicode MS" w:hAnsi="Ecofont_Spranq_eco_Sans"/>
    </w:rPr>
  </w:style>
  <w:style w:type="character" w:customStyle="1" w:styleId="apple-converted-space">
    <w:name w:val="apple-converted-space"/>
    <w:basedOn w:val="Fontepargpadro"/>
    <w:rsid w:val="00BD3358"/>
  </w:style>
  <w:style w:type="character" w:customStyle="1" w:styleId="UnresolvedMention">
    <w:name w:val="Unresolved Mention"/>
    <w:basedOn w:val="Fontepargpadro"/>
    <w:uiPriority w:val="99"/>
    <w:semiHidden/>
    <w:unhideWhenUsed/>
    <w:rsid w:val="00216878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semiHidden/>
    <w:rsid w:val="0078089A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paragraph" w:customStyle="1" w:styleId="Corpodetexto21">
    <w:name w:val="Corpo de texto 21"/>
    <w:basedOn w:val="Normal"/>
    <w:uiPriority w:val="99"/>
    <w:rsid w:val="0078089A"/>
    <w:pPr>
      <w:ind w:firstLine="1560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4180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9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err\AppData\Roaming\Microsoft\Modelos\Papel%20timbrado%20retrat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2019-11-04T00:00:00</PublishDate>
  <Abstract/>
  <CompanyAddress>12:30h às 12:50h</CompanyAddress>
  <CompanyPhone/>
  <CompanyFax>13:00h</CompanyFax>
  <CompanyEmail>060/2019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6DAD0E7-9B92-4703-B430-9AB7E31E9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Papel timbrado retrato</Template>
  <TotalTime>3</TotalTime>
  <Pages>4</Pages>
  <Words>1143</Words>
  <Characters>6177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TERMO ADMINISTRATIVO DE CESSÃO DE USO DE BEM PÚBLICO</vt:lpstr>
    </vt:vector>
  </TitlesOfParts>
  <Manager>ITEM</Manager>
  <Company>Nogueira e Nogueira Advogados Associados</Company>
  <LinksUpToDate>false</LinksUpToDate>
  <CharactersWithSpaces>7306</CharactersWithSpaces>
  <SharedDoc>false</SharedDoc>
  <HLinks>
    <vt:vector size="6" baseType="variant">
      <vt:variant>
        <vt:i4>54</vt:i4>
      </vt:variant>
      <vt:variant>
        <vt:i4>0</vt:i4>
      </vt:variant>
      <vt:variant>
        <vt:i4>0</vt:i4>
      </vt:variant>
      <vt:variant>
        <vt:i4>5</vt:i4>
      </vt:variant>
      <vt:variant>
        <vt:lpwstr>mailto:prefeitura@riodoce.mg.gov.br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ADMINISTRATIVO DE CESSÃO DE USO DE BEM PÚBLICO</dc:title>
  <dc:subject>001/2017</dc:subject>
  <dc:creator>CONTRATAÇÃO DE EMPRESA ESPECIALIZADA EM ASSESSORIA CONTÁBIL, PARA ATENDIMENTO AS NORMAS BRASILEIRAS DE CONTABILIDADE APLICADAS AO SETOR PÚBLICO – NBCASP, AS EXIGÊNCIAS DO SICOM, DO SIOPE, DO SIOPS E DO SICONFI NO REGULAR EXERCÍCIO DAS FUNÇÕES DO PODER EXECUTIVO.</dc:creator>
  <cp:keywords>008/2016</cp:keywords>
  <dc:description>PREGÃO PRESENCIAL</dc:description>
  <cp:lastModifiedBy>LICITAÇÃO</cp:lastModifiedBy>
  <cp:revision>5</cp:revision>
  <cp:lastPrinted>2020-11-09T18:12:00Z</cp:lastPrinted>
  <dcterms:created xsi:type="dcterms:W3CDTF">2022-03-17T14:06:00Z</dcterms:created>
  <dcterms:modified xsi:type="dcterms:W3CDTF">2022-04-04T14:26:00Z</dcterms:modified>
  <cp:category>104/2019</cp:category>
</cp:coreProperties>
</file>